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0A0"/>
      </w:tblPr>
      <w:tblGrid>
        <w:gridCol w:w="2976"/>
      </w:tblGrid>
      <w:tr w:rsidR="006C365E" w:rsidRPr="00371815" w:rsidTr="008718FA">
        <w:trPr>
          <w:trHeight w:val="1081"/>
        </w:trPr>
        <w:tc>
          <w:tcPr>
            <w:tcW w:w="2976" w:type="dxa"/>
          </w:tcPr>
          <w:p w:rsidR="006C365E" w:rsidRPr="006A6255" w:rsidRDefault="006C365E" w:rsidP="00EF6150">
            <w:pPr>
              <w:pStyle w:val="BodyText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10</w:t>
            </w:r>
          </w:p>
          <w:p w:rsidR="006C365E" w:rsidRPr="008718FA" w:rsidRDefault="006C365E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8718FA">
              <w:rPr>
                <w:rFonts w:ascii="Times New Roman" w:hAnsi="Times New Roman"/>
                <w:sz w:val="20"/>
              </w:rPr>
              <w:t>к решению</w:t>
            </w:r>
            <w:r w:rsidRPr="008718FA">
              <w:rPr>
                <w:rFonts w:ascii="Times New Roman" w:hAnsi="Times New Roman"/>
                <w:sz w:val="24"/>
              </w:rPr>
              <w:t xml:space="preserve"> Совета</w:t>
            </w:r>
            <w:r w:rsidRPr="008718FA">
              <w:rPr>
                <w:rFonts w:ascii="Times New Roman" w:hAnsi="Times New Roman"/>
                <w:sz w:val="20"/>
              </w:rPr>
              <w:t xml:space="preserve"> Аксубае</w:t>
            </w:r>
            <w:r w:rsidRPr="008718FA">
              <w:rPr>
                <w:rFonts w:ascii="Times New Roman" w:hAnsi="Times New Roman"/>
                <w:sz w:val="20"/>
              </w:rPr>
              <w:t>в</w:t>
            </w:r>
            <w:r w:rsidRPr="008718FA">
              <w:rPr>
                <w:rFonts w:ascii="Times New Roman" w:hAnsi="Times New Roman"/>
                <w:sz w:val="20"/>
              </w:rPr>
              <w:t>ского муниципального района №   от  6 февраля 2020 года</w:t>
            </w:r>
          </w:p>
        </w:tc>
      </w:tr>
    </w:tbl>
    <w:p w:rsidR="006C365E" w:rsidRDefault="006C365E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6C365E" w:rsidRPr="00D44BA9" w:rsidRDefault="006C365E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6C365E" w:rsidRDefault="006C365E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365E" w:rsidRDefault="006C365E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6C365E" w:rsidRDefault="006C365E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C365E" w:rsidRPr="00554794" w:rsidRDefault="006C365E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6C365E" w:rsidRPr="00183A23" w:rsidRDefault="006C365E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C365E" w:rsidRPr="00183A23" w:rsidRDefault="006C365E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/>
      </w:tblPr>
      <w:tblGrid>
        <w:gridCol w:w="4671"/>
        <w:gridCol w:w="1838"/>
        <w:gridCol w:w="1015"/>
        <w:gridCol w:w="516"/>
        <w:gridCol w:w="523"/>
        <w:gridCol w:w="1753"/>
      </w:tblGrid>
      <w:tr w:rsidR="006C365E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65E" w:rsidRPr="004C4EEA" w:rsidRDefault="006C365E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65E" w:rsidRPr="004C4EEA" w:rsidRDefault="006C365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65E" w:rsidRPr="004C4EEA" w:rsidRDefault="006C365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65E" w:rsidRPr="004C4EEA" w:rsidRDefault="006C365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65E" w:rsidRPr="004C4EEA" w:rsidRDefault="006C365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65E" w:rsidRPr="004C4EEA" w:rsidRDefault="006C365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C365E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65E" w:rsidRPr="004C4EEA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65E" w:rsidRPr="004C4EEA" w:rsidRDefault="006C365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65E" w:rsidRPr="004C4EEA" w:rsidRDefault="006C365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65E" w:rsidRPr="004C4EEA" w:rsidRDefault="006C365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65E" w:rsidRPr="004C4EEA" w:rsidRDefault="006C365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65E" w:rsidRPr="004C4EEA" w:rsidRDefault="006C365E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65E" w:rsidRPr="00371815" w:rsidTr="00821AB2">
        <w:trPr>
          <w:trHeight w:val="569"/>
        </w:trPr>
        <w:tc>
          <w:tcPr>
            <w:tcW w:w="4671" w:type="dxa"/>
            <w:vAlign w:val="bottom"/>
          </w:tcPr>
          <w:p w:rsidR="006C365E" w:rsidRPr="0042756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427568">
              <w:rPr>
                <w:rFonts w:ascii="Times New Roman" w:hAnsi="Times New Roman"/>
                <w:b/>
              </w:rPr>
              <w:t>у</w:t>
            </w:r>
            <w:r w:rsidRPr="00427568">
              <w:rPr>
                <w:rFonts w:ascii="Times New Roman" w:hAnsi="Times New Roman"/>
                <w:b/>
              </w:rPr>
              <w:t>дарственной программы "Развитие здрав</w:t>
            </w:r>
            <w:r w:rsidRPr="00427568">
              <w:rPr>
                <w:rFonts w:ascii="Times New Roman" w:hAnsi="Times New Roman"/>
                <w:b/>
              </w:rPr>
              <w:t>о</w:t>
            </w:r>
            <w:r w:rsidRPr="00427568">
              <w:rPr>
                <w:rFonts w:ascii="Times New Roman" w:hAnsi="Times New Roman"/>
                <w:b/>
              </w:rPr>
              <w:t>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6C365E" w:rsidRPr="0035490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6C365E" w:rsidRPr="0035490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35490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35490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C365E" w:rsidRPr="003F6638" w:rsidRDefault="006C365E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3F6638">
              <w:rPr>
                <w:rFonts w:ascii="Times New Roman" w:hAnsi="Times New Roman"/>
                <w:b/>
                <w:iCs/>
              </w:rPr>
              <w:t>439,8</w:t>
            </w:r>
          </w:p>
        </w:tc>
      </w:tr>
      <w:tr w:rsidR="006C365E" w:rsidRPr="00371815" w:rsidTr="00821AB2">
        <w:trPr>
          <w:trHeight w:val="569"/>
        </w:trPr>
        <w:tc>
          <w:tcPr>
            <w:tcW w:w="4671" w:type="dxa"/>
            <w:vAlign w:val="bottom"/>
          </w:tcPr>
          <w:p w:rsidR="006C365E" w:rsidRPr="00710F7F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C365E" w:rsidRPr="003F6638" w:rsidRDefault="006C365E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3F6638">
              <w:rPr>
                <w:rFonts w:ascii="Times New Roman" w:hAnsi="Times New Roman"/>
                <w:iCs/>
              </w:rPr>
              <w:t>439,8</w:t>
            </w:r>
          </w:p>
        </w:tc>
      </w:tr>
      <w:tr w:rsidR="006C365E" w:rsidRPr="00371815" w:rsidTr="00821AB2">
        <w:trPr>
          <w:trHeight w:val="569"/>
        </w:trPr>
        <w:tc>
          <w:tcPr>
            <w:tcW w:w="4671" w:type="dxa"/>
            <w:vAlign w:val="bottom"/>
          </w:tcPr>
          <w:p w:rsidR="006C365E" w:rsidRPr="00710F7F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838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C365E" w:rsidRPr="003F6638" w:rsidRDefault="006C365E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3F6638">
              <w:rPr>
                <w:rFonts w:ascii="Times New Roman" w:hAnsi="Times New Roman"/>
                <w:iCs/>
              </w:rPr>
              <w:t>439,8</w:t>
            </w:r>
          </w:p>
        </w:tc>
      </w:tr>
      <w:tr w:rsidR="006C365E" w:rsidRPr="00371815" w:rsidTr="00821AB2">
        <w:trPr>
          <w:trHeight w:val="569"/>
        </w:trPr>
        <w:tc>
          <w:tcPr>
            <w:tcW w:w="4671" w:type="dxa"/>
            <w:vAlign w:val="bottom"/>
          </w:tcPr>
          <w:p w:rsidR="006C365E" w:rsidRPr="00710F7F" w:rsidRDefault="006C365E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ях, где имеются и сохраняются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6C365E" w:rsidRPr="00710F7F" w:rsidRDefault="006C365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C365E" w:rsidRPr="003F6638" w:rsidRDefault="006C365E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3F6638">
              <w:rPr>
                <w:rFonts w:ascii="Times New Roman" w:hAnsi="Times New Roman"/>
                <w:iCs/>
              </w:rPr>
              <w:t>439,8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710F7F" w:rsidRDefault="006C365E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710F7F" w:rsidRDefault="006C365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6C365E" w:rsidRPr="00710F7F" w:rsidRDefault="006C365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F6638" w:rsidRDefault="006C365E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6638">
              <w:rPr>
                <w:rFonts w:ascii="Times New Roman" w:hAnsi="Times New Roman"/>
                <w:lang w:eastAsia="ru-RU"/>
              </w:rPr>
              <w:t>439,8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710F7F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3F6638" w:rsidRDefault="006C365E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6638">
              <w:rPr>
                <w:rFonts w:ascii="Times New Roman" w:hAnsi="Times New Roman"/>
                <w:lang w:eastAsia="ru-RU"/>
              </w:rPr>
              <w:t>439,8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710F7F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C365E" w:rsidRPr="00710F7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C365E" w:rsidRPr="003F6638" w:rsidRDefault="006C365E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6638">
              <w:rPr>
                <w:rFonts w:ascii="Times New Roman" w:hAnsi="Times New Roman"/>
                <w:lang w:eastAsia="ru-RU"/>
              </w:rPr>
              <w:t>439,8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2329A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E950C5" w:rsidRDefault="006C365E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498181,4</w:t>
            </w:r>
          </w:p>
        </w:tc>
      </w:tr>
      <w:tr w:rsidR="006C365E" w:rsidRPr="00371815" w:rsidTr="002F3208">
        <w:trPr>
          <w:trHeight w:val="569"/>
        </w:trPr>
        <w:tc>
          <w:tcPr>
            <w:tcW w:w="4671" w:type="dxa"/>
            <w:vAlign w:val="bottom"/>
          </w:tcPr>
          <w:p w:rsidR="006C365E" w:rsidRPr="00054682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6C365E" w:rsidRPr="0005468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6C365E" w:rsidRPr="0005468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05468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05468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C365E" w:rsidRPr="00797B45" w:rsidRDefault="006C365E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104220,1</w:t>
            </w:r>
          </w:p>
        </w:tc>
      </w:tr>
      <w:tr w:rsidR="006C365E" w:rsidRPr="00371815" w:rsidTr="002F3208">
        <w:trPr>
          <w:trHeight w:val="569"/>
        </w:trPr>
        <w:tc>
          <w:tcPr>
            <w:tcW w:w="4671" w:type="dxa"/>
            <w:vAlign w:val="bottom"/>
          </w:tcPr>
          <w:p w:rsidR="006C365E" w:rsidRPr="00DE343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льного образования в муниципальных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6C365E" w:rsidRPr="00DE343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6C365E" w:rsidRPr="00DE343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DE343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E343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C365E" w:rsidRPr="00797B45" w:rsidRDefault="006C365E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6C365E" w:rsidRPr="00371815" w:rsidTr="009B235F">
        <w:trPr>
          <w:trHeight w:val="569"/>
        </w:trPr>
        <w:tc>
          <w:tcPr>
            <w:tcW w:w="4671" w:type="dxa"/>
            <w:vAlign w:val="bottom"/>
          </w:tcPr>
          <w:p w:rsidR="006C365E" w:rsidRPr="00DE343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6C365E" w:rsidRPr="00DE343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6C365E" w:rsidRPr="00DE343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DE343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E343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C365E" w:rsidRPr="00797B45" w:rsidRDefault="006C365E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6C365E" w:rsidRPr="00371815" w:rsidTr="009B235F">
        <w:trPr>
          <w:trHeight w:val="569"/>
        </w:trPr>
        <w:tc>
          <w:tcPr>
            <w:tcW w:w="4671" w:type="dxa"/>
            <w:vAlign w:val="bottom"/>
          </w:tcPr>
          <w:p w:rsidR="006C365E" w:rsidRPr="00A67EC9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A67EC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6C365E" w:rsidRPr="00A67EC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A67EC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A67EC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C365E" w:rsidRPr="00797B45" w:rsidRDefault="006C365E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6C365E" w:rsidRPr="00371815" w:rsidTr="00C56A86">
        <w:trPr>
          <w:trHeight w:val="569"/>
        </w:trPr>
        <w:tc>
          <w:tcPr>
            <w:tcW w:w="4671" w:type="dxa"/>
            <w:vAlign w:val="bottom"/>
          </w:tcPr>
          <w:p w:rsidR="006C365E" w:rsidRPr="00A67EC9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A67EC9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6C365E" w:rsidRPr="00A67EC9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A67EC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67EC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C365E" w:rsidRPr="00797B45" w:rsidRDefault="006C365E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6C365E" w:rsidRPr="00371815" w:rsidTr="00C56A86">
        <w:trPr>
          <w:trHeight w:val="569"/>
        </w:trPr>
        <w:tc>
          <w:tcPr>
            <w:tcW w:w="4671" w:type="dxa"/>
            <w:vAlign w:val="bottom"/>
          </w:tcPr>
          <w:p w:rsidR="006C365E" w:rsidRPr="00A67EC9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6C365E" w:rsidRPr="00A67EC9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6C365E" w:rsidRPr="00A67EC9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A67EC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67EC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6C365E" w:rsidRPr="00797B45" w:rsidRDefault="006C365E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6C365E" w:rsidRPr="00371815" w:rsidTr="00D1087B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</w:t>
            </w:r>
            <w:r w:rsidRPr="00A76068">
              <w:rPr>
                <w:rFonts w:ascii="Times New Roman" w:hAnsi="Times New Roman"/>
                <w:lang w:eastAsia="ru-RU"/>
              </w:rPr>
              <w:t>ь</w:t>
            </w:r>
            <w:r w:rsidRPr="00A76068">
              <w:rPr>
                <w:rFonts w:ascii="Times New Roman" w:hAnsi="Times New Roman"/>
                <w:lang w:eastAsia="ru-RU"/>
              </w:rPr>
              <w:t>ного образования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C365E" w:rsidRPr="00F07529" w:rsidRDefault="006C365E" w:rsidP="00A45075">
            <w:pPr>
              <w:jc w:val="center"/>
              <w:rPr>
                <w:rFonts w:ascii="Times New Roman" w:hAnsi="Times New Roman"/>
              </w:rPr>
            </w:pPr>
            <w:r w:rsidRPr="00F07529">
              <w:rPr>
                <w:rFonts w:ascii="Times New Roman" w:hAnsi="Times New Roman"/>
              </w:rPr>
              <w:t>62750</w:t>
            </w:r>
          </w:p>
        </w:tc>
      </w:tr>
      <w:tr w:rsidR="006C365E" w:rsidRPr="00371815" w:rsidTr="00D1087B">
        <w:trPr>
          <w:trHeight w:val="569"/>
        </w:trPr>
        <w:tc>
          <w:tcPr>
            <w:tcW w:w="4671" w:type="dxa"/>
            <w:vAlign w:val="bottom"/>
          </w:tcPr>
          <w:p w:rsidR="006C365E" w:rsidRPr="00D21190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C365E" w:rsidRPr="009D1643" w:rsidRDefault="006C365E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5721,1</w:t>
            </w:r>
          </w:p>
        </w:tc>
      </w:tr>
      <w:tr w:rsidR="006C365E" w:rsidRPr="00371815" w:rsidTr="00907C9E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C365E" w:rsidRPr="00B558E1" w:rsidRDefault="006C365E" w:rsidP="00724CE9">
            <w:pPr>
              <w:jc w:val="center"/>
              <w:rPr>
                <w:rFonts w:ascii="Times New Roman" w:hAnsi="Times New Roman"/>
              </w:rPr>
            </w:pPr>
            <w:r w:rsidRPr="00B558E1">
              <w:rPr>
                <w:rFonts w:ascii="Times New Roman" w:hAnsi="Times New Roman"/>
              </w:rPr>
              <w:t>1000</w:t>
            </w:r>
          </w:p>
        </w:tc>
      </w:tr>
      <w:tr w:rsidR="006C365E" w:rsidRPr="00371815" w:rsidTr="00907C9E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76068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C365E" w:rsidRPr="00AD50A1" w:rsidRDefault="006C365E" w:rsidP="00A45075">
            <w:pPr>
              <w:jc w:val="center"/>
              <w:rPr>
                <w:rFonts w:ascii="Times New Roman" w:hAnsi="Times New Roman"/>
                <w:color w:val="FF0000"/>
              </w:rPr>
            </w:pPr>
            <w:r w:rsidRPr="00B558E1">
              <w:rPr>
                <w:rFonts w:ascii="Times New Roman" w:hAnsi="Times New Roman"/>
              </w:rPr>
              <w:t>1000</w:t>
            </w:r>
          </w:p>
        </w:tc>
      </w:tr>
      <w:tr w:rsidR="006C365E" w:rsidRPr="00371815" w:rsidTr="00907C9E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76068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6C365E" w:rsidRPr="00AD50A1" w:rsidRDefault="006C365E" w:rsidP="00A45075">
            <w:pPr>
              <w:jc w:val="center"/>
              <w:rPr>
                <w:rFonts w:ascii="Times New Roman" w:hAnsi="Times New Roman"/>
                <w:color w:val="FF0000"/>
              </w:rPr>
            </w:pPr>
            <w:r w:rsidRPr="00B558E1">
              <w:rPr>
                <w:rFonts w:ascii="Times New Roman" w:hAnsi="Times New Roman"/>
              </w:rPr>
              <w:t>1000</w:t>
            </w:r>
          </w:p>
        </w:tc>
      </w:tr>
      <w:tr w:rsidR="006C365E" w:rsidRPr="00371815" w:rsidTr="00907C9E">
        <w:trPr>
          <w:trHeight w:val="569"/>
        </w:trPr>
        <w:tc>
          <w:tcPr>
            <w:tcW w:w="4671" w:type="dxa"/>
            <w:vAlign w:val="bottom"/>
          </w:tcPr>
          <w:p w:rsidR="006C365E" w:rsidRPr="00710F7F" w:rsidRDefault="006C365E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C365E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A76068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C365E" w:rsidRPr="00B558E1" w:rsidRDefault="006C365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</w:tr>
      <w:tr w:rsidR="006C365E" w:rsidRPr="00371815" w:rsidTr="00907C9E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C365E" w:rsidRPr="00B558E1" w:rsidRDefault="006C365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</w:tr>
      <w:tr w:rsidR="006C365E" w:rsidRPr="00371815" w:rsidTr="00907C9E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6C365E" w:rsidRPr="00B558E1" w:rsidRDefault="006C365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</w:tr>
      <w:tr w:rsidR="006C365E" w:rsidRPr="00371815" w:rsidTr="00907C9E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C365E" w:rsidRPr="009D1643" w:rsidRDefault="006C365E" w:rsidP="00A4507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1207,5</w:t>
            </w:r>
          </w:p>
        </w:tc>
      </w:tr>
      <w:tr w:rsidR="006C365E" w:rsidRPr="00371815" w:rsidTr="00907C9E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C365E" w:rsidRPr="009D1643" w:rsidRDefault="006C365E" w:rsidP="00A4507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1207,5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Pr="009D1643" w:rsidRDefault="006C365E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1207,5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Default="006C365E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513,6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Default="006C365E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513,6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76068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Default="006C365E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513,6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21190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6C365E" w:rsidRPr="00D2119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C6A47" w:rsidRDefault="006C365E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C6A47">
              <w:rPr>
                <w:rFonts w:ascii="Times New Roman" w:hAnsi="Times New Roman"/>
              </w:rPr>
              <w:t>57028,9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F932F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A76068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B12353" w:rsidRDefault="006C365E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C6A47">
              <w:rPr>
                <w:rFonts w:ascii="Times New Roman" w:hAnsi="Times New Roman"/>
              </w:rPr>
              <w:t>57028,9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76068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7216E4" w:rsidRDefault="006C365E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C6A47">
              <w:rPr>
                <w:rFonts w:ascii="Times New Roman" w:hAnsi="Times New Roman"/>
              </w:rPr>
              <w:t>57028,9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76068" w:rsidRDefault="006C365E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6C365E" w:rsidRPr="00A7606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6C365E" w:rsidRPr="00A76068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A76068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76068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Pr="007216E4" w:rsidRDefault="006C365E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C6A47">
              <w:rPr>
                <w:rFonts w:ascii="Times New Roman" w:hAnsi="Times New Roman"/>
              </w:rPr>
              <w:t>57028,9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E3ED0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F07529" w:rsidRDefault="006C365E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356203,3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E3ED0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838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E33050" w:rsidRDefault="006C365E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203536,1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B7D5F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533EB3" w:rsidRDefault="006C365E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val="en-US" w:eastAsia="ru-RU"/>
              </w:rPr>
            </w:pPr>
            <w:r>
              <w:rPr>
                <w:rFonts w:ascii="Times New Roman" w:hAnsi="Times New Roman"/>
              </w:rPr>
              <w:t>44691,8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E3ED0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E33050" w:rsidRDefault="006C365E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7298,5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7298,5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7298,5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E3ED0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4E3ED0" w:rsidRDefault="006C365E" w:rsidP="00DD2B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4E3ED0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E33050" w:rsidRDefault="006C365E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12116,8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E33050" w:rsidRDefault="006C365E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12116,8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C365E" w:rsidRPr="00E33050" w:rsidRDefault="006C365E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12116,8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8153E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2D792B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C365E" w:rsidRPr="002D792B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2D792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2D792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33EB3" w:rsidRDefault="006C365E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3EB3">
              <w:rPr>
                <w:rFonts w:ascii="Times New Roman" w:hAnsi="Times New Roman"/>
              </w:rPr>
              <w:t>23298,1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E3ED0" w:rsidRDefault="006C365E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4E3ED0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C365E" w:rsidRPr="004E3ED0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4E3ED0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4E3ED0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E33050" w:rsidRDefault="006C365E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3EB3">
              <w:rPr>
                <w:rFonts w:ascii="Times New Roman" w:hAnsi="Times New Roman"/>
              </w:rPr>
              <w:t>23298,1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D792B" w:rsidRDefault="006C365E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6C365E" w:rsidRPr="002D792B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C365E" w:rsidRPr="002D792B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2D792B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D792B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C365E" w:rsidRPr="00E33050" w:rsidRDefault="006C365E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3EB3">
              <w:rPr>
                <w:rFonts w:ascii="Times New Roman" w:hAnsi="Times New Roman"/>
              </w:rPr>
              <w:t>23298,1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D792B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C365E" w:rsidRPr="002D792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C365E" w:rsidRPr="002D792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2D792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2D792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E33050" w:rsidRDefault="006C365E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1978,4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4E3ED0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1978,4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1978,4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B7D5F" w:rsidRDefault="006C365E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6C365E" w:rsidRPr="001B7D5F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6C365E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89778F" w:rsidRDefault="006C365E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778F">
              <w:rPr>
                <w:rFonts w:ascii="Times New Roman" w:hAnsi="Times New Roman"/>
              </w:rPr>
              <w:t>158844,3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E3ED0" w:rsidRDefault="006C365E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6C365E" w:rsidRPr="004E3ED0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4E3ED0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4E3ED0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89778F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778F">
              <w:rPr>
                <w:rFonts w:ascii="Times New Roman" w:hAnsi="Times New Roman"/>
              </w:rPr>
              <w:t>158822,7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E3ED0" w:rsidRDefault="006C365E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6C365E" w:rsidRPr="004E3ED0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4E3ED0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4E3ED0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9778F">
              <w:rPr>
                <w:rFonts w:ascii="Times New Roman" w:hAnsi="Times New Roman"/>
              </w:rPr>
              <w:t>158822,7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D792B" w:rsidRDefault="006C365E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6C365E" w:rsidRPr="002D792B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6C365E" w:rsidRPr="002D792B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2D792B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D792B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9778F">
              <w:rPr>
                <w:rFonts w:ascii="Times New Roman" w:hAnsi="Times New Roman"/>
              </w:rPr>
              <w:t>158822,7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D792B" w:rsidRDefault="006C365E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C365E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1015" w:type="dxa"/>
            <w:vAlign w:val="bottom"/>
          </w:tcPr>
          <w:p w:rsidR="006C365E" w:rsidRPr="002D792B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2D792B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2D792B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89778F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E3ED0" w:rsidRDefault="006C365E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2D792B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6C365E" w:rsidRPr="004E3ED0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6C365E" w:rsidRPr="004E3ED0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4E3ED0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89778F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D792B" w:rsidRDefault="006C365E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6C365E" w:rsidRPr="002D792B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6C365E" w:rsidRPr="002D792B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6C365E" w:rsidRPr="002D792B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D792B" w:rsidRDefault="006C365E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C365E" w:rsidRPr="0089778F" w:rsidRDefault="006C365E" w:rsidP="00F932F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212CE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доступного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организациях, обеспечение дополнительного образования детей в мун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ципальных общеобразовательных организац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ях»</w:t>
            </w:r>
          </w:p>
        </w:tc>
        <w:tc>
          <w:tcPr>
            <w:tcW w:w="1838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801D2D" w:rsidRDefault="006C365E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1D2D">
              <w:rPr>
                <w:rFonts w:ascii="Times New Roman" w:hAnsi="Times New Roman"/>
                <w:lang w:eastAsia="ru-RU"/>
              </w:rPr>
              <w:t>152667,2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212CE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C4284E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212CE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212CE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212CE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E212C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6C365E" w:rsidRPr="00371815" w:rsidTr="003A3B3E">
        <w:trPr>
          <w:trHeight w:val="569"/>
        </w:trPr>
        <w:tc>
          <w:tcPr>
            <w:tcW w:w="4671" w:type="dxa"/>
            <w:vAlign w:val="bottom"/>
          </w:tcPr>
          <w:p w:rsidR="006C365E" w:rsidRPr="00A144E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C365E" w:rsidRPr="00C4284E" w:rsidRDefault="006C365E" w:rsidP="00724CE9">
            <w:pPr>
              <w:jc w:val="center"/>
              <w:rPr>
                <w:rFonts w:ascii="Times New Roman" w:hAnsi="Times New Roman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6C365E" w:rsidRPr="00371815" w:rsidTr="003A3B3E">
        <w:trPr>
          <w:trHeight w:val="569"/>
        </w:trPr>
        <w:tc>
          <w:tcPr>
            <w:tcW w:w="4671" w:type="dxa"/>
            <w:vAlign w:val="bottom"/>
          </w:tcPr>
          <w:p w:rsidR="006C365E" w:rsidRPr="00A144E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C365E" w:rsidRPr="00C4284E" w:rsidRDefault="006C365E" w:rsidP="00724CE9">
            <w:pPr>
              <w:jc w:val="center"/>
              <w:rPr>
                <w:rFonts w:ascii="Times New Roman" w:hAnsi="Times New Roman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144E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144E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62A50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801D2D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01D2D">
              <w:rPr>
                <w:rFonts w:ascii="Times New Roman" w:hAnsi="Times New Roman"/>
              </w:rPr>
              <w:t>4041,9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144E8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801D2D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01D2D">
              <w:rPr>
                <w:rFonts w:ascii="Times New Roman" w:hAnsi="Times New Roman"/>
              </w:rPr>
              <w:t>3963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E8153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C365E" w:rsidRPr="00E8153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E8153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01D2D">
              <w:rPr>
                <w:rFonts w:ascii="Times New Roman" w:hAnsi="Times New Roman"/>
              </w:rPr>
              <w:t>3963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C365E" w:rsidRPr="00E8153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C365E" w:rsidRPr="00E8153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E8153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01D2D">
              <w:rPr>
                <w:rFonts w:ascii="Times New Roman" w:hAnsi="Times New Roman"/>
              </w:rPr>
              <w:t>3963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E8153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A144E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801D2D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1D2D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801D2D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1D2D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C365E" w:rsidRPr="00801D2D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1D2D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20C2E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6C365E" w:rsidRPr="00220C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6C365E" w:rsidRPr="00220C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220C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220C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981F5E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27793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A5DBF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тавления дополнительного образования детей в муниципальных организациях»</w:t>
            </w:r>
          </w:p>
        </w:tc>
        <w:tc>
          <w:tcPr>
            <w:tcW w:w="1838" w:type="dxa"/>
            <w:vAlign w:val="bottom"/>
          </w:tcPr>
          <w:p w:rsidR="006C365E" w:rsidRPr="004A5DB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6C365E" w:rsidRPr="004A5DB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4A5DB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4A5DB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981F5E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27793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E11B4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6C365E" w:rsidRPr="00AE11B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6C365E" w:rsidRPr="00AE11B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AE11B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AE11B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981F5E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14465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E11B4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AE11B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6C365E" w:rsidRPr="00AE11B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AE11B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AE11B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981F5E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14465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77526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E775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6C365E" w:rsidRPr="00E775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E775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E775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981F5E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14465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77526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6C365E" w:rsidRPr="00E775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6C365E" w:rsidRPr="00E775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E775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E775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6C365E" w:rsidRPr="00981F5E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14465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33796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6C365E" w:rsidRPr="00F33796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6C365E" w:rsidRPr="00F33796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F33796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33796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981F5E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13328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33796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F33796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6C365E" w:rsidRPr="00F33796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F33796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33796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981F5E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13328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7849B3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7849B3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6C365E" w:rsidRPr="007849B3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7849B3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7849B3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981F5E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13328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7849B3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6C365E" w:rsidRPr="007849B3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6C365E" w:rsidRPr="007849B3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7849B3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7849B3" w:rsidRDefault="006C365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6C365E" w:rsidRPr="00981F5E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13328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83ECA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</w:t>
            </w:r>
            <w:r w:rsidRPr="00460392">
              <w:rPr>
                <w:rFonts w:ascii="Times New Roman" w:hAnsi="Times New Roman"/>
                <w:color w:val="000000"/>
              </w:rPr>
              <w:t>е</w:t>
            </w:r>
            <w:r w:rsidRPr="00460392">
              <w:rPr>
                <w:rFonts w:ascii="Times New Roman" w:hAnsi="Times New Roman"/>
                <w:color w:val="000000"/>
              </w:rPr>
              <w:t>ствляющих обеспечение образовательной де</w:t>
            </w:r>
            <w:r w:rsidRPr="00460392">
              <w:rPr>
                <w:rFonts w:ascii="Times New Roman" w:hAnsi="Times New Roman"/>
                <w:color w:val="000000"/>
              </w:rPr>
              <w:t>я</w:t>
            </w:r>
            <w:r w:rsidRPr="00460392">
              <w:rPr>
                <w:rFonts w:ascii="Times New Roman" w:hAnsi="Times New Roman"/>
                <w:color w:val="000000"/>
              </w:rPr>
              <w:t>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</w:t>
            </w:r>
            <w:r w:rsidRPr="00460392">
              <w:rPr>
                <w:rFonts w:ascii="Times New Roman" w:hAnsi="Times New Roman"/>
              </w:rPr>
              <w:t>о</w:t>
            </w:r>
            <w:r w:rsidRPr="00460392">
              <w:rPr>
                <w:rFonts w:ascii="Times New Roman" w:hAnsi="Times New Roman"/>
              </w:rPr>
              <w:t>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9965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83ECA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9965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83ECA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83ECA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83ECA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83ECA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83ECA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C83EC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494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6C365E" w:rsidRPr="0005449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C365E" w:rsidRPr="0005449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05449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05449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C83ECA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A1C58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6C365E" w:rsidRPr="002A1C5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C365E" w:rsidRPr="002A1C5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2A1C5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2A1C5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9215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861C8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1861C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C365E" w:rsidRPr="001861C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1861C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1861C8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7597,3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861C8" w:rsidRDefault="006C365E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1861C8" w:rsidRDefault="006C365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C365E" w:rsidRPr="001861C8" w:rsidRDefault="006C365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1861C8" w:rsidRDefault="006C365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1861C8" w:rsidRDefault="006C365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7597,3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861C8" w:rsidRDefault="006C365E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C365E" w:rsidRPr="001861C8" w:rsidRDefault="006C365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C365E" w:rsidRPr="001861C8" w:rsidRDefault="006C365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1861C8" w:rsidRDefault="006C365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1861C8" w:rsidRDefault="006C365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7597, 3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93CCB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1594</w:t>
            </w:r>
            <w:r>
              <w:rPr>
                <w:rFonts w:ascii="Times New Roman" w:hAnsi="Times New Roman"/>
                <w:lang w:eastAsia="ru-RU"/>
              </w:rPr>
              <w:t>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93CCB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1594</w:t>
            </w:r>
            <w:r>
              <w:rPr>
                <w:rFonts w:ascii="Times New Roman" w:hAnsi="Times New Roman"/>
                <w:lang w:eastAsia="ru-RU"/>
              </w:rPr>
              <w:t>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93CCB" w:rsidRDefault="006C365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9713E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1594</w:t>
            </w:r>
            <w:r>
              <w:rPr>
                <w:rFonts w:ascii="Times New Roman" w:hAnsi="Times New Roman"/>
                <w:lang w:eastAsia="ru-RU"/>
              </w:rPr>
              <w:t>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E93CCB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25B18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E93CCB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C365E" w:rsidRPr="00E93CCB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E93CCB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E93CCB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8153E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C365E" w:rsidRPr="00E93CCB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C365E" w:rsidRPr="00E93CCB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E93CCB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E93CCB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C365E" w:rsidRPr="00325B18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D1E99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CD1E99">
              <w:rPr>
                <w:rFonts w:ascii="Times New Roman" w:hAnsi="Times New Roman"/>
                <w:b/>
              </w:rPr>
              <w:t>у</w:t>
            </w:r>
            <w:r w:rsidRPr="00CD1E99">
              <w:rPr>
                <w:rFonts w:ascii="Times New Roman" w:hAnsi="Times New Roman"/>
                <w:b/>
              </w:rPr>
              <w:t>дарственной программы "Социальная по</w:t>
            </w:r>
            <w:r w:rsidRPr="00CD1E99">
              <w:rPr>
                <w:rFonts w:ascii="Times New Roman" w:hAnsi="Times New Roman"/>
                <w:b/>
              </w:rPr>
              <w:t>д</w:t>
            </w:r>
            <w:r w:rsidRPr="00CD1E99">
              <w:rPr>
                <w:rFonts w:ascii="Times New Roman" w:hAnsi="Times New Roman"/>
                <w:b/>
              </w:rPr>
              <w:t xml:space="preserve">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475C16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75C16">
              <w:rPr>
                <w:rFonts w:ascii="Times New Roman" w:hAnsi="Times New Roman"/>
                <w:b/>
                <w:lang w:eastAsia="ru-RU"/>
              </w:rPr>
              <w:t>34834,5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B60560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560">
              <w:rPr>
                <w:rFonts w:ascii="Times New Roman" w:hAnsi="Times New Roman"/>
                <w:lang w:eastAsia="ru-RU"/>
              </w:rPr>
              <w:t>4579,3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ем обучающихся в образовательных организ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B60560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560">
              <w:rPr>
                <w:rFonts w:ascii="Times New Roman" w:hAnsi="Times New Roman"/>
                <w:lang w:eastAsia="ru-RU"/>
              </w:rPr>
              <w:t>4579,3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B60560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560">
              <w:rPr>
                <w:rFonts w:ascii="Times New Roman" w:hAnsi="Times New Roman"/>
                <w:lang w:eastAsia="ru-RU"/>
              </w:rPr>
              <w:t>4579,3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B60560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560">
              <w:rPr>
                <w:rFonts w:ascii="Times New Roman" w:hAnsi="Times New Roman"/>
                <w:lang w:eastAsia="ru-RU"/>
              </w:rPr>
              <w:t>4579,3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B60560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560">
              <w:rPr>
                <w:rFonts w:ascii="Times New Roman" w:hAnsi="Times New Roman"/>
                <w:lang w:eastAsia="ru-RU"/>
              </w:rPr>
              <w:t>4579,3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6C365E" w:rsidRPr="00B60560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560">
              <w:rPr>
                <w:rFonts w:ascii="Times New Roman" w:hAnsi="Times New Roman"/>
                <w:lang w:eastAsia="ru-RU"/>
              </w:rPr>
              <w:t>4668,2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91DEE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91DEE">
              <w:rPr>
                <w:rFonts w:ascii="Times New Roman" w:hAnsi="Times New Roman"/>
                <w:lang w:eastAsia="ru-RU"/>
              </w:rPr>
              <w:t>30255,2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2A36CE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щих образовательную программу 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 образования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2A36CE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2A36CE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2A36CE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C365E" w:rsidRPr="002A36CE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2A36CE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2A36CE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C365E" w:rsidRPr="002A36CE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B70478" w:rsidRDefault="006C365E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24176,9</w:t>
            </w:r>
          </w:p>
        </w:tc>
      </w:tr>
      <w:tr w:rsidR="006C365E" w:rsidRPr="00371815" w:rsidTr="00E27218">
        <w:trPr>
          <w:trHeight w:val="569"/>
        </w:trPr>
        <w:tc>
          <w:tcPr>
            <w:tcW w:w="4671" w:type="dxa"/>
          </w:tcPr>
          <w:p w:rsidR="006C365E" w:rsidRPr="00BB597A" w:rsidRDefault="006C365E" w:rsidP="00153BF3">
            <w:pPr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  <w:color w:val="000000"/>
              </w:rPr>
              <w:t>Выплаты приемной семье на содержание п</w:t>
            </w:r>
            <w:r w:rsidRPr="00BB597A">
              <w:rPr>
                <w:rFonts w:ascii="Times New Roman" w:hAnsi="Times New Roman"/>
                <w:color w:val="000000"/>
              </w:rPr>
              <w:t>о</w:t>
            </w:r>
            <w:r w:rsidRPr="00BB597A">
              <w:rPr>
                <w:rFonts w:ascii="Times New Roman" w:hAnsi="Times New Roman"/>
                <w:color w:val="000000"/>
              </w:rPr>
              <w:t>допечных детей</w:t>
            </w:r>
          </w:p>
        </w:tc>
        <w:tc>
          <w:tcPr>
            <w:tcW w:w="1838" w:type="dxa"/>
            <w:vAlign w:val="bottom"/>
          </w:tcPr>
          <w:p w:rsidR="006C365E" w:rsidRPr="00BB597A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9770,3</w:t>
            </w:r>
          </w:p>
        </w:tc>
      </w:tr>
      <w:tr w:rsidR="006C365E" w:rsidRPr="00371815" w:rsidTr="00E27218">
        <w:trPr>
          <w:trHeight w:val="569"/>
        </w:trPr>
        <w:tc>
          <w:tcPr>
            <w:tcW w:w="4671" w:type="dxa"/>
          </w:tcPr>
          <w:p w:rsidR="006C365E" w:rsidRPr="001E0798" w:rsidRDefault="006C365E" w:rsidP="00153BF3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</w:t>
            </w:r>
            <w:r w:rsidRPr="001E0798">
              <w:rPr>
                <w:rFonts w:ascii="Times New Roman" w:hAnsi="Times New Roman"/>
              </w:rPr>
              <w:t>а</w:t>
            </w:r>
            <w:r w:rsidRPr="001E0798">
              <w:rPr>
                <w:rFonts w:ascii="Times New Roman" w:hAnsi="Times New Roman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6C365E" w:rsidRPr="00BB597A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D175F9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9770,3</w:t>
            </w:r>
          </w:p>
        </w:tc>
      </w:tr>
      <w:tr w:rsidR="006C365E" w:rsidRPr="00371815" w:rsidTr="00AA710A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6C365E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9770,3</w:t>
            </w:r>
          </w:p>
        </w:tc>
      </w:tr>
      <w:tr w:rsidR="006C365E" w:rsidRPr="00371815" w:rsidTr="00AA710A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6C365E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9770,3</w:t>
            </w:r>
          </w:p>
        </w:tc>
      </w:tr>
      <w:tr w:rsidR="006C365E" w:rsidRPr="00371815" w:rsidTr="00E27218">
        <w:trPr>
          <w:trHeight w:val="569"/>
        </w:trPr>
        <w:tc>
          <w:tcPr>
            <w:tcW w:w="4671" w:type="dxa"/>
          </w:tcPr>
          <w:p w:rsidR="006C365E" w:rsidRPr="00260F7C" w:rsidRDefault="006C365E" w:rsidP="00153BF3">
            <w:pPr>
              <w:rPr>
                <w:rFonts w:ascii="Times New Roman" w:hAnsi="Times New Roman"/>
              </w:rPr>
            </w:pPr>
            <w:r w:rsidRPr="00260F7C">
              <w:rPr>
                <w:rFonts w:ascii="Times New Roman" w:hAnsi="Times New Roman"/>
                <w:color w:val="000000"/>
              </w:rPr>
              <w:t>Вознаграждение приемного родителя</w:t>
            </w:r>
          </w:p>
        </w:tc>
        <w:tc>
          <w:tcPr>
            <w:tcW w:w="1838" w:type="dxa"/>
            <w:vAlign w:val="bottom"/>
          </w:tcPr>
          <w:p w:rsidR="006C365E" w:rsidRPr="00260F7C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1312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260F7C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0F7C">
              <w:rPr>
                <w:rFonts w:ascii="Times New Roman" w:hAnsi="Times New Roman"/>
              </w:rPr>
              <w:t>5054,3</w:t>
            </w:r>
          </w:p>
        </w:tc>
      </w:tr>
      <w:tr w:rsidR="006C365E" w:rsidRPr="00371815" w:rsidTr="00E27218">
        <w:trPr>
          <w:trHeight w:val="569"/>
        </w:trPr>
        <w:tc>
          <w:tcPr>
            <w:tcW w:w="4671" w:type="dxa"/>
          </w:tcPr>
          <w:p w:rsidR="006C365E" w:rsidRPr="001E0798" w:rsidRDefault="006C365E" w:rsidP="00724CE9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</w:t>
            </w:r>
            <w:r w:rsidRPr="001E0798">
              <w:rPr>
                <w:rFonts w:ascii="Times New Roman" w:hAnsi="Times New Roman"/>
              </w:rPr>
              <w:t>а</w:t>
            </w:r>
            <w:r w:rsidRPr="001E0798">
              <w:rPr>
                <w:rFonts w:ascii="Times New Roman" w:hAnsi="Times New Roman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6C365E" w:rsidRPr="00BB597A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0F7C">
              <w:rPr>
                <w:rFonts w:ascii="Times New Roman" w:hAnsi="Times New Roman"/>
              </w:rPr>
              <w:t>5054,3</w:t>
            </w:r>
          </w:p>
        </w:tc>
      </w:tr>
      <w:tr w:rsidR="006C365E" w:rsidRPr="00371815" w:rsidTr="00F57266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6C365E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0F7C">
              <w:rPr>
                <w:rFonts w:ascii="Times New Roman" w:hAnsi="Times New Roman"/>
              </w:rPr>
              <w:t>5054,3</w:t>
            </w:r>
          </w:p>
        </w:tc>
      </w:tr>
      <w:tr w:rsidR="006C365E" w:rsidRPr="00371815" w:rsidTr="00F57266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6C365E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0F7C">
              <w:rPr>
                <w:rFonts w:ascii="Times New Roman" w:hAnsi="Times New Roman"/>
              </w:rPr>
              <w:t>5054,3</w:t>
            </w:r>
          </w:p>
        </w:tc>
      </w:tr>
      <w:tr w:rsidR="006C365E" w:rsidRPr="00371815" w:rsidTr="00E27218">
        <w:trPr>
          <w:trHeight w:val="569"/>
        </w:trPr>
        <w:tc>
          <w:tcPr>
            <w:tcW w:w="4671" w:type="dxa"/>
          </w:tcPr>
          <w:p w:rsidR="006C365E" w:rsidRPr="00B76B00" w:rsidRDefault="006C365E" w:rsidP="00153BF3">
            <w:pPr>
              <w:rPr>
                <w:rFonts w:ascii="Times New Roman" w:hAnsi="Times New Roman"/>
              </w:rPr>
            </w:pPr>
            <w:r w:rsidRPr="00B76B00">
              <w:rPr>
                <w:rFonts w:ascii="Times New Roman" w:hAnsi="Times New Roman"/>
                <w:color w:val="000000"/>
              </w:rPr>
              <w:t>Выплаты семьям опекунов на содержание п</w:t>
            </w:r>
            <w:r w:rsidRPr="00B76B00">
              <w:rPr>
                <w:rFonts w:ascii="Times New Roman" w:hAnsi="Times New Roman"/>
                <w:color w:val="000000"/>
              </w:rPr>
              <w:t>о</w:t>
            </w:r>
            <w:r w:rsidRPr="00B76B00">
              <w:rPr>
                <w:rFonts w:ascii="Times New Roman" w:hAnsi="Times New Roman"/>
                <w:color w:val="000000"/>
              </w:rPr>
              <w:t>допечных детей</w:t>
            </w:r>
          </w:p>
        </w:tc>
        <w:tc>
          <w:tcPr>
            <w:tcW w:w="1838" w:type="dxa"/>
            <w:vAlign w:val="bottom"/>
          </w:tcPr>
          <w:p w:rsidR="006C365E" w:rsidRPr="00B76B00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1313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B76B00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6B00">
              <w:rPr>
                <w:rFonts w:ascii="Times New Roman" w:hAnsi="Times New Roman"/>
              </w:rPr>
              <w:t>8425,1</w:t>
            </w:r>
          </w:p>
        </w:tc>
      </w:tr>
      <w:tr w:rsidR="006C365E" w:rsidRPr="00371815" w:rsidTr="00E27218">
        <w:trPr>
          <w:trHeight w:val="569"/>
        </w:trPr>
        <w:tc>
          <w:tcPr>
            <w:tcW w:w="4671" w:type="dxa"/>
          </w:tcPr>
          <w:p w:rsidR="006C365E" w:rsidRPr="001E0798" w:rsidRDefault="006C365E" w:rsidP="00724CE9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</w:t>
            </w:r>
            <w:r w:rsidRPr="001E0798">
              <w:rPr>
                <w:rFonts w:ascii="Times New Roman" w:hAnsi="Times New Roman"/>
              </w:rPr>
              <w:t>а</w:t>
            </w:r>
            <w:r w:rsidRPr="001E0798">
              <w:rPr>
                <w:rFonts w:ascii="Times New Roman" w:hAnsi="Times New Roman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6C365E" w:rsidRPr="00BB597A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6B00">
              <w:rPr>
                <w:rFonts w:ascii="Times New Roman" w:hAnsi="Times New Roman"/>
              </w:rPr>
              <w:t>8425,1</w:t>
            </w:r>
          </w:p>
        </w:tc>
      </w:tr>
      <w:tr w:rsidR="006C365E" w:rsidRPr="00371815" w:rsidTr="00624EE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6C365E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6B00">
              <w:rPr>
                <w:rFonts w:ascii="Times New Roman" w:hAnsi="Times New Roman"/>
              </w:rPr>
              <w:t>8425,1</w:t>
            </w:r>
          </w:p>
        </w:tc>
      </w:tr>
      <w:tr w:rsidR="006C365E" w:rsidRPr="00371815" w:rsidTr="00624EE9">
        <w:trPr>
          <w:trHeight w:val="569"/>
        </w:trPr>
        <w:tc>
          <w:tcPr>
            <w:tcW w:w="4671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6C365E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6B00">
              <w:rPr>
                <w:rFonts w:ascii="Times New Roman" w:hAnsi="Times New Roman"/>
              </w:rPr>
              <w:t>8425,1</w:t>
            </w:r>
          </w:p>
        </w:tc>
      </w:tr>
      <w:tr w:rsidR="006C365E" w:rsidRPr="00371815" w:rsidTr="00E27218">
        <w:trPr>
          <w:trHeight w:val="569"/>
        </w:trPr>
        <w:tc>
          <w:tcPr>
            <w:tcW w:w="4671" w:type="dxa"/>
          </w:tcPr>
          <w:p w:rsidR="006C365E" w:rsidRPr="00B70478" w:rsidRDefault="006C365E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927,2</w:t>
            </w:r>
          </w:p>
        </w:tc>
      </w:tr>
      <w:tr w:rsidR="006C365E" w:rsidRPr="00371815" w:rsidTr="00E27218">
        <w:trPr>
          <w:trHeight w:val="569"/>
        </w:trPr>
        <w:tc>
          <w:tcPr>
            <w:tcW w:w="4671" w:type="dxa"/>
          </w:tcPr>
          <w:p w:rsidR="006C365E" w:rsidRPr="00B70478" w:rsidRDefault="006C365E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921,2</w:t>
            </w:r>
          </w:p>
        </w:tc>
      </w:tr>
      <w:tr w:rsidR="006C365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921,2</w:t>
            </w:r>
          </w:p>
        </w:tc>
      </w:tr>
      <w:tr w:rsidR="006C365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921,2</w:t>
            </w:r>
          </w:p>
        </w:tc>
      </w:tr>
      <w:tr w:rsidR="006C365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Default="006C365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6C365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6C365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52875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52875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D175F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6C365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C365E" w:rsidRPr="0086258A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</w:t>
            </w:r>
            <w:r>
              <w:rPr>
                <w:rFonts w:ascii="Times New Roman" w:hAnsi="Times New Roman"/>
                <w:b/>
              </w:rPr>
              <w:t xml:space="preserve">20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6C365E" w:rsidRPr="00341326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6C365E" w:rsidRPr="003413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3413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3413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B6369" w:rsidRDefault="006C365E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B6369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6C365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C365E" w:rsidRPr="00D02C18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временного проведения капитального ремонта общего имущества в многоквартирных домах»</w:t>
            </w:r>
          </w:p>
        </w:tc>
        <w:tc>
          <w:tcPr>
            <w:tcW w:w="1838" w:type="dxa"/>
            <w:vAlign w:val="bottom"/>
          </w:tcPr>
          <w:p w:rsidR="006C365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B6369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6C365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C365E" w:rsidRPr="00826CCF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6C365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B6369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6C365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C365E" w:rsidRPr="00E94186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6C365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B6369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6C365E" w:rsidRPr="00371815" w:rsidTr="00045677">
        <w:trPr>
          <w:trHeight w:val="569"/>
        </w:trPr>
        <w:tc>
          <w:tcPr>
            <w:tcW w:w="4671" w:type="dxa"/>
          </w:tcPr>
          <w:p w:rsidR="006C365E" w:rsidRPr="00826CCF" w:rsidRDefault="006C365E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6C365E" w:rsidRPr="00826CCF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6C365E" w:rsidRPr="00826CC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826CC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C365E" w:rsidRPr="00826CC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5B6369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6C365E" w:rsidRPr="00371815" w:rsidTr="00045677">
        <w:trPr>
          <w:trHeight w:val="569"/>
        </w:trPr>
        <w:tc>
          <w:tcPr>
            <w:tcW w:w="4671" w:type="dxa"/>
          </w:tcPr>
          <w:p w:rsidR="006C365E" w:rsidRPr="00826CCF" w:rsidRDefault="006C365E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6C365E" w:rsidRPr="00826CCF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6C365E" w:rsidRPr="00826CC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826CC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C365E" w:rsidRPr="00826CC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Pr="005B6369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6C365E" w:rsidRPr="00371815" w:rsidTr="004C37B3">
        <w:trPr>
          <w:trHeight w:val="569"/>
        </w:trPr>
        <w:tc>
          <w:tcPr>
            <w:tcW w:w="4671" w:type="dxa"/>
            <w:vAlign w:val="bottom"/>
          </w:tcPr>
          <w:p w:rsidR="006C365E" w:rsidRPr="004F5A20" w:rsidRDefault="006C365E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профилактики правонарушений в Аксубаевском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 xml:space="preserve">пальном районе </w:t>
            </w:r>
          </w:p>
        </w:tc>
        <w:tc>
          <w:tcPr>
            <w:tcW w:w="1838" w:type="dxa"/>
            <w:vAlign w:val="bottom"/>
          </w:tcPr>
          <w:p w:rsidR="006C365E" w:rsidRPr="00D2329A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6C365E" w:rsidRPr="00D2329A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D2329A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D2329A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42A1D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2A1D">
              <w:rPr>
                <w:rFonts w:ascii="Times New Roman" w:hAnsi="Times New Roman"/>
                <w:b/>
                <w:lang w:eastAsia="ru-RU"/>
              </w:rPr>
              <w:t>911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996605" w:rsidRDefault="006C365E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ний и преступлений"</w:t>
            </w:r>
          </w:p>
        </w:tc>
        <w:tc>
          <w:tcPr>
            <w:tcW w:w="1838" w:type="dxa"/>
            <w:vAlign w:val="bottom"/>
          </w:tcPr>
          <w:p w:rsidR="006C365E" w:rsidRDefault="006C365E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6C365E" w:rsidRDefault="006C365E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Default="006C365E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42A1D" w:rsidRDefault="006C365E" w:rsidP="00542A1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911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E861AE" w:rsidRDefault="006C365E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42A1D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E861AE" w:rsidRDefault="006C365E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42A1D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D2329A" w:rsidRDefault="006C365E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42A1D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C84AB8" w:rsidRDefault="006C365E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</w:t>
            </w:r>
            <w:r w:rsidRPr="00C84AB8">
              <w:rPr>
                <w:rFonts w:ascii="Times New Roman" w:hAnsi="Times New Roman"/>
                <w:szCs w:val="24"/>
              </w:rPr>
              <w:t>о</w:t>
            </w:r>
            <w:r w:rsidRPr="00C84AB8">
              <w:rPr>
                <w:rFonts w:ascii="Times New Roman" w:hAnsi="Times New Roman"/>
                <w:szCs w:val="24"/>
              </w:rPr>
              <w:t>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6C365E" w:rsidRPr="00542A1D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135ADF" w:rsidRDefault="006C365E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42A1D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891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D2329A" w:rsidRDefault="006C365E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42A1D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891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D2329A" w:rsidRDefault="006C365E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42A1D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891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C84AB8" w:rsidRDefault="006C365E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</w:t>
            </w:r>
            <w:r w:rsidRPr="00C84AB8">
              <w:rPr>
                <w:rFonts w:ascii="Times New Roman" w:hAnsi="Times New Roman"/>
                <w:szCs w:val="24"/>
              </w:rPr>
              <w:t>о</w:t>
            </w:r>
            <w:r w:rsidRPr="00C84AB8">
              <w:rPr>
                <w:rFonts w:ascii="Times New Roman" w:hAnsi="Times New Roman"/>
                <w:szCs w:val="24"/>
              </w:rPr>
              <w:t>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6C365E" w:rsidRPr="00542A1D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891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C84AB8" w:rsidRDefault="006C365E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6C365E" w:rsidRPr="007878CC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1B50E7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B50E7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C84AB8" w:rsidRDefault="006C365E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</w:t>
            </w:r>
            <w:r w:rsidRPr="00135370">
              <w:rPr>
                <w:rFonts w:ascii="Times New Roman" w:hAnsi="Times New Roman"/>
                <w:color w:val="000000"/>
              </w:rPr>
              <w:t>о</w:t>
            </w:r>
            <w:r w:rsidRPr="00135370">
              <w:rPr>
                <w:rFonts w:ascii="Times New Roman" w:hAnsi="Times New Roman"/>
                <w:color w:val="000000"/>
              </w:rPr>
              <w:t>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1B50E7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8C0078" w:rsidRDefault="006C365E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1B50E7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C84AB8" w:rsidRDefault="006C365E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1B50E7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6F2104" w:rsidRDefault="006C365E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1B50E7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6C365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6C365E" w:rsidRPr="006F2104" w:rsidRDefault="006C365E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6C365E" w:rsidRDefault="006C365E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1B50E7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2329A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D0226B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0226B">
              <w:rPr>
                <w:rFonts w:ascii="Times New Roman" w:hAnsi="Times New Roman"/>
                <w:b/>
                <w:lang w:eastAsia="ru-RU"/>
              </w:rPr>
              <w:t>1523,2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87D31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D0226B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226B">
              <w:rPr>
                <w:rFonts w:ascii="Times New Roman" w:hAnsi="Times New Roman"/>
                <w:lang w:eastAsia="ru-RU"/>
              </w:rPr>
              <w:t>1523,2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87D31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вычайных ситуаций»</w:t>
            </w:r>
          </w:p>
        </w:tc>
        <w:tc>
          <w:tcPr>
            <w:tcW w:w="1838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D0226B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226B">
              <w:rPr>
                <w:rFonts w:ascii="Times New Roman" w:hAnsi="Times New Roman"/>
                <w:lang w:eastAsia="ru-RU"/>
              </w:rPr>
              <w:t>1523,2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87D31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D0226B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226B">
              <w:rPr>
                <w:rFonts w:ascii="Times New Roman" w:hAnsi="Times New Roman"/>
                <w:lang w:eastAsia="ru-RU"/>
              </w:rPr>
              <w:t>1523,2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87D31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187D3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D0226B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1362,3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5B2224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D0226B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1362,3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5B2224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C365E" w:rsidRPr="00D0226B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1362,3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5B2224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D0226B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5B2224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D0226B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5B2224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365E" w:rsidRPr="005B222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C365E" w:rsidRPr="00D0226B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2329A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F437A">
              <w:rPr>
                <w:rFonts w:ascii="Times New Roman" w:hAnsi="Times New Roman"/>
                <w:b/>
                <w:lang w:eastAsia="ru-RU"/>
              </w:rPr>
              <w:t>57905,1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30E26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1450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30E26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тие музеев»</w:t>
            </w:r>
          </w:p>
        </w:tc>
        <w:tc>
          <w:tcPr>
            <w:tcW w:w="1838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1450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30E26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1450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30E26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030E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1450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A35C2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C365E" w:rsidRPr="00CA35C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6C365E" w:rsidRPr="00CA35C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CA35C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CA35C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1450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A35C2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C365E" w:rsidRPr="00CA35C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6C365E" w:rsidRPr="00CA35C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CA35C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CA35C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1450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F5F33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20365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F5F33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20365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F5F33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38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F5F33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F5F33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F5F33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F5F33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20315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F5F33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20315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F5F33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FF437A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20315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F5F33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EF5F33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Pr="00157959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20315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676E4C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157959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34495,1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676E4C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157959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34495,1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676E4C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157959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34495,1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676E4C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157959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917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812F9" w:rsidRDefault="006C365E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C365E" w:rsidRPr="00A812F9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C365E" w:rsidRPr="00A812F9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A812F9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A812F9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157959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917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812F9" w:rsidRDefault="006C365E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C365E" w:rsidRPr="00A812F9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C365E" w:rsidRPr="00A812F9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A812F9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A812F9" w:rsidRDefault="006C365E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Pr="00157959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917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676E4C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676E4C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33578,1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812F9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C365E" w:rsidRPr="00A812F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C365E" w:rsidRPr="00A812F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A812F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A812F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33578,1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812F9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C365E" w:rsidRPr="00A812F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C365E" w:rsidRPr="00A812F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A812F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A812F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33578,1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F5426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838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F5426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838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F5426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F5426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AF542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52334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C365E" w:rsidRPr="0015233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6C365E" w:rsidRPr="0015233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15233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15233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52334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6C365E" w:rsidRPr="0015233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6C365E" w:rsidRPr="0015233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15233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15233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6415C3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365E" w:rsidRPr="00BF0229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BF0229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6C365E" w:rsidRPr="00BF0229" w:rsidRDefault="006C365E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6415C3" w:rsidRDefault="006C365E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765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A750E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6C365E" w:rsidRDefault="006C365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6415C3" w:rsidRDefault="006C365E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765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A750E" w:rsidRDefault="006C365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6C365E" w:rsidRPr="003856CF" w:rsidRDefault="006C365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6415C3" w:rsidRDefault="006C365E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765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BF0229" w:rsidRDefault="006C365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6415C3" w:rsidRDefault="006C365E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760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BF0229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760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BF0229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760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BF0229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BF0229" w:rsidRDefault="006C365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BF0229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6415C3" w:rsidRDefault="006C365E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BF0229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BF0229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BF0229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BF0229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BF0229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BF0229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BF0229" w:rsidRDefault="006C365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6415C3" w:rsidRDefault="006C365E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2329A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EE78D8" w:rsidRDefault="006C365E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E78D8">
              <w:rPr>
                <w:rFonts w:ascii="Times New Roman" w:hAnsi="Times New Roman"/>
                <w:b/>
                <w:lang w:eastAsia="ru-RU"/>
              </w:rPr>
              <w:t>1110,5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A6F2E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 Аксубаевского муниципал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ного района»</w:t>
            </w:r>
          </w:p>
        </w:tc>
        <w:tc>
          <w:tcPr>
            <w:tcW w:w="1838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EE78D8" w:rsidRDefault="006C365E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78D8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A6F2E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E78D8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A6F2E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</w:t>
            </w:r>
          </w:p>
        </w:tc>
        <w:tc>
          <w:tcPr>
            <w:tcW w:w="1838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E78D8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E11DD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DD">
              <w:rPr>
                <w:rFonts w:ascii="Times New Roman" w:hAnsi="Times New Roman"/>
                <w:color w:val="000000"/>
                <w:lang w:eastAsia="ru-RU"/>
              </w:rPr>
              <w:t>Капитальные вложения в объекты недвижим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го имущества государственной (муниципал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ной) собственности</w:t>
            </w:r>
          </w:p>
        </w:tc>
        <w:tc>
          <w:tcPr>
            <w:tcW w:w="1838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2A6F2E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EE78D8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78D8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52896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6C365E" w:rsidRPr="00D5289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6C365E" w:rsidRPr="00D5289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6C365E" w:rsidRPr="00D5289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C365E" w:rsidRPr="00D5289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E78D8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52896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6C365E" w:rsidRPr="00D5289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6C365E" w:rsidRPr="00D5289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6C365E" w:rsidRPr="00D5289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C365E" w:rsidRPr="00D52896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C365E" w:rsidRPr="00AD50A1" w:rsidRDefault="006C365E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E78D8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2329A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зической культуры и спорта  в Аксубае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ском муниципальном районе»</w:t>
            </w:r>
          </w:p>
        </w:tc>
        <w:tc>
          <w:tcPr>
            <w:tcW w:w="1838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1015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520611" w:rsidRDefault="006C365E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20611">
              <w:rPr>
                <w:rFonts w:ascii="Times New Roman" w:hAnsi="Times New Roman"/>
                <w:b/>
                <w:lang w:eastAsia="ru-RU"/>
              </w:rPr>
              <w:t>31723,4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B4C41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физической культуры и спорта Аксубаевском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838" w:type="dxa"/>
            <w:vAlign w:val="bottom"/>
          </w:tcPr>
          <w:p w:rsidR="006C365E" w:rsidRPr="00FB4C4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1015" w:type="dxa"/>
            <w:vAlign w:val="bottom"/>
          </w:tcPr>
          <w:p w:rsidR="006C365E" w:rsidRPr="00FB4C4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FB4C4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B4C4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520611" w:rsidRDefault="006C365E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31723,4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B4C41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6C365E" w:rsidRPr="00FB4C4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C365E" w:rsidRPr="00FB4C4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FB4C4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B4C4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520611" w:rsidRDefault="006C365E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B4C41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A20A22" w:rsidRDefault="006C365E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C365E" w:rsidRPr="00A20A22" w:rsidRDefault="006C365E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FB4C4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B4C41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520611" w:rsidRDefault="006C365E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20A22" w:rsidRDefault="006C365E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6C365E" w:rsidRPr="00A20A22" w:rsidRDefault="006C365E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C365E" w:rsidRPr="00A20A22" w:rsidRDefault="006C365E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A20A22" w:rsidRDefault="006C365E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365E" w:rsidRPr="00A20A22" w:rsidRDefault="006C365E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520611" w:rsidRDefault="006C365E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20A22" w:rsidRDefault="006C365E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6C365E" w:rsidRPr="00A20A22" w:rsidRDefault="006C365E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C365E" w:rsidRPr="00A20A22" w:rsidRDefault="006C365E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A20A22" w:rsidRDefault="006C365E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365E" w:rsidRPr="00A20A22" w:rsidRDefault="006C365E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C365E" w:rsidRPr="00520611" w:rsidRDefault="006C365E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20A22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A20A2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C365E" w:rsidRPr="00A20A2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A20A2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A20A2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520611" w:rsidRDefault="006C365E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20A22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6C365E" w:rsidRPr="00A20A2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C365E" w:rsidRPr="00A20A2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A20A2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365E" w:rsidRPr="00A20A2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520611" w:rsidRDefault="006C365E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20A22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6C365E" w:rsidRPr="00A20A2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C365E" w:rsidRPr="00A20A2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A20A2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365E" w:rsidRPr="00A20A22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C365E" w:rsidRPr="00520611" w:rsidRDefault="006C365E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7E772F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38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520611" w:rsidRDefault="006C365E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31289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7E772F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520611" w:rsidRDefault="006C365E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31289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7E772F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520611" w:rsidRDefault="006C365E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31289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7E772F" w:rsidRDefault="006C365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365E" w:rsidRPr="007E772F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Pr="00520611" w:rsidRDefault="006C365E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31289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591D7F" w:rsidRDefault="006C365E" w:rsidP="0098139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</w:t>
            </w:r>
            <w:r w:rsidRPr="00591D7F">
              <w:rPr>
                <w:rFonts w:ascii="Times New Roman" w:hAnsi="Times New Roman"/>
                <w:b/>
                <w:color w:val="000000"/>
              </w:rPr>
              <w:t>у</w:t>
            </w:r>
            <w:r w:rsidRPr="00591D7F">
              <w:rPr>
                <w:rFonts w:ascii="Times New Roman" w:hAnsi="Times New Roman"/>
                <w:b/>
                <w:color w:val="000000"/>
              </w:rPr>
              <w:t>дарственной программы "Развитие сел</w:t>
            </w:r>
            <w:r w:rsidRPr="00591D7F">
              <w:rPr>
                <w:rFonts w:ascii="Times New Roman" w:hAnsi="Times New Roman"/>
                <w:b/>
                <w:color w:val="000000"/>
              </w:rPr>
              <w:t>ь</w:t>
            </w:r>
            <w:r w:rsidRPr="00591D7F">
              <w:rPr>
                <w:rFonts w:ascii="Times New Roman" w:hAnsi="Times New Roman"/>
                <w:b/>
                <w:color w:val="000000"/>
              </w:rPr>
              <w:t>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6C365E" w:rsidRPr="00D2329A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6C365E" w:rsidRPr="00D2329A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D2329A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2329A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B27EB4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682,9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животных и защита населения от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B27EB4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B27EB4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3F45B9" w:rsidRDefault="006C365E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B27EB4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B27EB4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365E" w:rsidRPr="00D47B43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6C365E" w:rsidRPr="00B27EB4" w:rsidRDefault="006C365E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5E0D1E" w:rsidRDefault="006C365E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  <w:lang w:eastAsia="en-US"/>
              </w:rPr>
              <w:t>ж</w:t>
            </w:r>
            <w:r w:rsidRPr="005E0D1E">
              <w:rPr>
                <w:rStyle w:val="10"/>
                <w:b/>
                <w:sz w:val="22"/>
                <w:lang w:eastAsia="en-US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  <w:lang w:eastAsia="en-US"/>
              </w:rPr>
              <w:t>20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год»</w:t>
            </w:r>
          </w:p>
        </w:tc>
        <w:tc>
          <w:tcPr>
            <w:tcW w:w="1838" w:type="dxa"/>
            <w:vAlign w:val="bottom"/>
          </w:tcPr>
          <w:p w:rsidR="006C365E" w:rsidRPr="00D2329A" w:rsidRDefault="006C365E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6C365E" w:rsidRPr="00D2329A" w:rsidRDefault="006C365E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D2329A" w:rsidRDefault="006C365E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D2329A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B73763" w:rsidRDefault="006C365E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25904,2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94394" w:rsidRDefault="006C365E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6C365E" w:rsidRPr="00494394" w:rsidRDefault="006C365E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6C365E" w:rsidRPr="00494394" w:rsidRDefault="006C365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494394" w:rsidRDefault="006C365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49439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B73763" w:rsidRDefault="006C365E" w:rsidP="00AD35C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25904,2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94394" w:rsidRDefault="006C365E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вом</w:t>
            </w:r>
          </w:p>
        </w:tc>
        <w:tc>
          <w:tcPr>
            <w:tcW w:w="1838" w:type="dxa"/>
            <w:vAlign w:val="bottom"/>
          </w:tcPr>
          <w:p w:rsidR="006C365E" w:rsidRPr="00494394" w:rsidRDefault="006C365E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6C365E" w:rsidRPr="00494394" w:rsidRDefault="006C365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494394" w:rsidRDefault="006C365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49439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B73763" w:rsidRDefault="006C365E" w:rsidP="00AD35C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25904,2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94394" w:rsidRDefault="006C365E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494394" w:rsidRDefault="006C365E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6C365E" w:rsidRPr="00494394" w:rsidRDefault="006C365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494394" w:rsidRDefault="006C365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49439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B73763" w:rsidRDefault="006C365E" w:rsidP="008C7A8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25904,2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94394" w:rsidRDefault="006C365E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6C365E" w:rsidRPr="00494394" w:rsidRDefault="006C365E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6C365E" w:rsidRPr="00494394" w:rsidRDefault="006C365E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494394" w:rsidRDefault="006C365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365E" w:rsidRPr="0049439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B73763" w:rsidRDefault="006C365E" w:rsidP="008C7A8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25904,2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94394" w:rsidRDefault="006C365E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6C365E" w:rsidRPr="00494394" w:rsidRDefault="006C365E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6C365E" w:rsidRPr="00494394" w:rsidRDefault="006C365E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494394" w:rsidRDefault="006C365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365E" w:rsidRPr="00494394" w:rsidRDefault="006C365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C365E" w:rsidRPr="00B73763" w:rsidRDefault="006C365E" w:rsidP="00913C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25904,2</w:t>
            </w:r>
          </w:p>
        </w:tc>
      </w:tr>
      <w:tr w:rsidR="006C365E" w:rsidRPr="00371815" w:rsidTr="00552325">
        <w:trPr>
          <w:trHeight w:val="563"/>
        </w:trPr>
        <w:tc>
          <w:tcPr>
            <w:tcW w:w="4671" w:type="dxa"/>
            <w:vAlign w:val="bottom"/>
          </w:tcPr>
          <w:p w:rsidR="006C365E" w:rsidRPr="00F61482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F61482">
              <w:rPr>
                <w:rFonts w:ascii="Times New Roman" w:hAnsi="Times New Roman"/>
                <w:b/>
              </w:rPr>
              <w:t>у</w:t>
            </w:r>
            <w:r w:rsidRPr="00F61482">
              <w:rPr>
                <w:rFonts w:ascii="Times New Roman" w:hAnsi="Times New Roman"/>
                <w:b/>
              </w:rPr>
              <w:t>дарственной программы "Развитие юст</w:t>
            </w:r>
            <w:r w:rsidRPr="00F61482">
              <w:rPr>
                <w:rFonts w:ascii="Times New Roman" w:hAnsi="Times New Roman"/>
                <w:b/>
              </w:rPr>
              <w:t>и</w:t>
            </w:r>
            <w:r w:rsidRPr="00F61482">
              <w:rPr>
                <w:rFonts w:ascii="Times New Roman" w:hAnsi="Times New Roman"/>
                <w:b/>
              </w:rPr>
              <w:t>ции в Республике Татарстан "</w:t>
            </w:r>
          </w:p>
        </w:tc>
        <w:tc>
          <w:tcPr>
            <w:tcW w:w="1838" w:type="dxa"/>
            <w:vAlign w:val="bottom"/>
          </w:tcPr>
          <w:p w:rsidR="006C365E" w:rsidRPr="00D2329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6C365E" w:rsidRPr="00D2329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D2329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D2329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63240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</w:tr>
      <w:tr w:rsidR="006C365E" w:rsidRPr="00371815" w:rsidTr="00552325">
        <w:trPr>
          <w:trHeight w:val="609"/>
        </w:trPr>
        <w:tc>
          <w:tcPr>
            <w:tcW w:w="4671" w:type="dxa"/>
            <w:vAlign w:val="bottom"/>
          </w:tcPr>
          <w:p w:rsidR="006C365E" w:rsidRPr="00192B7F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6C365E" w:rsidRPr="00192B7F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6C365E" w:rsidRPr="00D2329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EE18EF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EE18EF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6C365E" w:rsidRPr="00371815" w:rsidTr="00552325">
        <w:trPr>
          <w:trHeight w:val="461"/>
        </w:trPr>
        <w:tc>
          <w:tcPr>
            <w:tcW w:w="4671" w:type="dxa"/>
            <w:vAlign w:val="bottom"/>
          </w:tcPr>
          <w:p w:rsidR="006C365E" w:rsidRPr="003C2670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пол</w:t>
            </w:r>
            <w:r w:rsidRPr="003C2670">
              <w:rPr>
                <w:rFonts w:ascii="Times New Roman" w:hAnsi="Times New Roman"/>
              </w:rPr>
              <w:t>и</w:t>
            </w:r>
            <w:r w:rsidRPr="003C2670">
              <w:rPr>
                <w:rFonts w:ascii="Times New Roman" w:hAnsi="Times New Roman"/>
              </w:rPr>
              <w:t>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3C2670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</w:t>
            </w:r>
            <w:r w:rsidRPr="003C2670">
              <w:rPr>
                <w:rFonts w:ascii="Times New Roman" w:hAnsi="Times New Roman"/>
              </w:rPr>
              <w:t>р</w:t>
            </w:r>
            <w:r w:rsidRPr="003C2670">
              <w:rPr>
                <w:rFonts w:ascii="Times New Roman" w:hAnsi="Times New Roman"/>
              </w:rPr>
              <w:t>маций от поселений, входящих в МР, необх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3C2670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552325" w:rsidRDefault="006C365E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552325" w:rsidRDefault="006C365E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6C365E" w:rsidRPr="00552325" w:rsidRDefault="006C365E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6C365E" w:rsidRPr="00371815" w:rsidTr="00552325">
        <w:trPr>
          <w:trHeight w:val="874"/>
        </w:trPr>
        <w:tc>
          <w:tcPr>
            <w:tcW w:w="4671" w:type="dxa"/>
            <w:vAlign w:val="bottom"/>
          </w:tcPr>
          <w:p w:rsidR="006C365E" w:rsidRPr="00552325" w:rsidRDefault="006C365E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6C365E" w:rsidRPr="00552325" w:rsidRDefault="006C365E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6C365E" w:rsidRPr="00552325" w:rsidRDefault="006C365E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552325" w:rsidRDefault="006C365E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552325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2329A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6C365E" w:rsidRPr="00D2329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6C365E" w:rsidRPr="00D2329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D2329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2329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63240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316516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отн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шения к коррупции»</w:t>
            </w:r>
          </w:p>
        </w:tc>
        <w:tc>
          <w:tcPr>
            <w:tcW w:w="1838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0007A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6C365E" w:rsidRPr="0090007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6C365E" w:rsidRPr="0090007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90007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90007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3F45B9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6C365E" w:rsidRPr="00371815" w:rsidTr="00552325">
        <w:trPr>
          <w:trHeight w:val="285"/>
        </w:trPr>
        <w:tc>
          <w:tcPr>
            <w:tcW w:w="4671" w:type="dxa"/>
            <w:vAlign w:val="bottom"/>
          </w:tcPr>
          <w:p w:rsidR="006C365E" w:rsidRPr="003F45B9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552325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C82FA4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</w:t>
            </w:r>
            <w:r w:rsidRPr="00C82FA4">
              <w:rPr>
                <w:rFonts w:ascii="Times New Roman" w:hAnsi="Times New Roman"/>
                <w:b/>
                <w:color w:val="000000"/>
              </w:rPr>
              <w:t>о</w:t>
            </w:r>
            <w:r w:rsidRPr="00C82FA4">
              <w:rPr>
                <w:rFonts w:ascii="Times New Roman" w:hAnsi="Times New Roman"/>
                <w:b/>
                <w:color w:val="000000"/>
              </w:rPr>
              <w:t>лодежной политики в Аксубаевском мун</w:t>
            </w:r>
            <w:r w:rsidRPr="00C82FA4">
              <w:rPr>
                <w:rFonts w:ascii="Times New Roman" w:hAnsi="Times New Roman"/>
                <w:b/>
                <w:color w:val="000000"/>
              </w:rPr>
              <w:t>и</w:t>
            </w:r>
            <w:r w:rsidRPr="00C82FA4">
              <w:rPr>
                <w:rFonts w:ascii="Times New Roman" w:hAnsi="Times New Roman"/>
                <w:b/>
                <w:color w:val="000000"/>
              </w:rPr>
              <w:t>ципальном районе»</w:t>
            </w:r>
          </w:p>
        </w:tc>
        <w:tc>
          <w:tcPr>
            <w:tcW w:w="1838" w:type="dxa"/>
            <w:vAlign w:val="bottom"/>
          </w:tcPr>
          <w:p w:rsidR="006C365E" w:rsidRPr="00C82FA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6C365E" w:rsidRPr="00C82FA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C82FA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C82FA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C82FA4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4053,6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250BA1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>Мероприятия по организации отдыха, озд</w:t>
            </w:r>
            <w:r w:rsidRPr="00250BA1">
              <w:rPr>
                <w:rFonts w:ascii="Times New Roman" w:hAnsi="Times New Roman"/>
                <w:color w:val="000000"/>
              </w:rPr>
              <w:t>о</w:t>
            </w:r>
            <w:r w:rsidRPr="00250BA1">
              <w:rPr>
                <w:rFonts w:ascii="Times New Roman" w:hAnsi="Times New Roman"/>
                <w:color w:val="000000"/>
              </w:rPr>
              <w:t xml:space="preserve">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838" w:type="dxa"/>
            <w:vAlign w:val="bottom"/>
          </w:tcPr>
          <w:p w:rsidR="006C365E" w:rsidRPr="00250BA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250BA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250BA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250BA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250BA1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3026,6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1405F4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30,3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635EC3" w:rsidRDefault="006C365E" w:rsidP="00FB685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250BA1" w:rsidRDefault="006C365E" w:rsidP="00FB685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250BA1" w:rsidRDefault="006C365E" w:rsidP="00FB685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250BA1" w:rsidRDefault="006C365E" w:rsidP="00FB685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50BA1" w:rsidRDefault="006C365E" w:rsidP="00FB685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30,3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844A0C" w:rsidRDefault="006C365E" w:rsidP="00FB685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6C365E" w:rsidRPr="00250BA1" w:rsidRDefault="006C365E" w:rsidP="00FB685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250BA1" w:rsidRDefault="006C365E" w:rsidP="00FB685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250BA1" w:rsidRDefault="006C365E" w:rsidP="00FB685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50BA1" w:rsidRDefault="006C365E" w:rsidP="00FB685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C365E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30,3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1405F4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635EC3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844A0C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6C365E" w:rsidRPr="00371815" w:rsidTr="007C3ADC">
        <w:trPr>
          <w:trHeight w:val="387"/>
        </w:trPr>
        <w:tc>
          <w:tcPr>
            <w:tcW w:w="4671" w:type="dxa"/>
            <w:vAlign w:val="bottom"/>
          </w:tcPr>
          <w:p w:rsidR="006C365E" w:rsidRPr="00C55846" w:rsidRDefault="006C365E" w:rsidP="00CF1146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  <w:color w:val="000000"/>
              </w:rPr>
              <w:t>Основное мероприятие «</w:t>
            </w:r>
            <w:r w:rsidRPr="00C55846">
              <w:rPr>
                <w:rFonts w:ascii="Times New Roman" w:hAnsi="Times New Roman"/>
              </w:rPr>
              <w:t>Патриотическое во</w:t>
            </w:r>
            <w:r w:rsidRPr="00C55846">
              <w:rPr>
                <w:rFonts w:ascii="Times New Roman" w:hAnsi="Times New Roman"/>
              </w:rPr>
              <w:t>с</w:t>
            </w:r>
            <w:r w:rsidRPr="00C55846">
              <w:rPr>
                <w:rFonts w:ascii="Times New Roman" w:hAnsi="Times New Roman"/>
              </w:rPr>
              <w:t>питание молодежи Аксубаевского муниц</w:t>
            </w:r>
            <w:r w:rsidRPr="00C55846">
              <w:rPr>
                <w:rFonts w:ascii="Times New Roman" w:hAnsi="Times New Roman"/>
              </w:rPr>
              <w:t>и</w:t>
            </w:r>
            <w:r w:rsidRPr="00C55846">
              <w:rPr>
                <w:rFonts w:ascii="Times New Roman" w:hAnsi="Times New Roman"/>
              </w:rPr>
              <w:t>пального района</w:t>
            </w:r>
            <w:r w:rsidRPr="00C5584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</w:tcPr>
          <w:p w:rsidR="006C365E" w:rsidRPr="00C55846" w:rsidRDefault="006C365E" w:rsidP="00CF1146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1027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3C1A7E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</w:t>
            </w:r>
            <w:r w:rsidRPr="003C1A7E">
              <w:rPr>
                <w:rFonts w:ascii="Times New Roman" w:hAnsi="Times New Roman"/>
                <w:color w:val="000000"/>
              </w:rPr>
              <w:t>е</w:t>
            </w:r>
            <w:r w:rsidRPr="003C1A7E">
              <w:rPr>
                <w:rFonts w:ascii="Times New Roman" w:hAnsi="Times New Roman"/>
                <w:color w:val="000000"/>
              </w:rPr>
              <w:t>жи</w:t>
            </w:r>
          </w:p>
        </w:tc>
        <w:tc>
          <w:tcPr>
            <w:tcW w:w="1838" w:type="dxa"/>
            <w:vAlign w:val="bottom"/>
          </w:tcPr>
          <w:p w:rsidR="006C365E" w:rsidRPr="003C1A7E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>3 01 4310 0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56715E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</w:t>
            </w:r>
            <w:r w:rsidRPr="0056715E">
              <w:rPr>
                <w:rFonts w:ascii="Times New Roman" w:hAnsi="Times New Roman"/>
              </w:rPr>
              <w:t>с</w:t>
            </w:r>
            <w:r w:rsidRPr="0056715E">
              <w:rPr>
                <w:rFonts w:ascii="Times New Roman" w:hAnsi="Times New Roman"/>
              </w:rPr>
              <w:t>печения выполнения функций государстве</w:t>
            </w:r>
            <w:r w:rsidRPr="0056715E">
              <w:rPr>
                <w:rFonts w:ascii="Times New Roman" w:hAnsi="Times New Roman"/>
              </w:rPr>
              <w:t>н</w:t>
            </w:r>
            <w:r w:rsidRPr="0056715E">
              <w:rPr>
                <w:rFonts w:ascii="Times New Roman" w:hAnsi="Times New Roman"/>
              </w:rPr>
              <w:t>ными (муниципальными) органами, казенн</w:t>
            </w:r>
            <w:r w:rsidRPr="0056715E">
              <w:rPr>
                <w:rFonts w:ascii="Times New Roman" w:hAnsi="Times New Roman"/>
              </w:rPr>
              <w:t>ы</w:t>
            </w:r>
            <w:r w:rsidRPr="0056715E">
              <w:rPr>
                <w:rFonts w:ascii="Times New Roman" w:hAnsi="Times New Roman"/>
              </w:rPr>
              <w:t>ми учреждениями, органами управления гос</w:t>
            </w:r>
            <w:r w:rsidRPr="0056715E">
              <w:rPr>
                <w:rFonts w:ascii="Times New Roman" w:hAnsi="Times New Roman"/>
              </w:rPr>
              <w:t>у</w:t>
            </w:r>
            <w:r w:rsidRPr="0056715E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635EC3" w:rsidRDefault="006C365E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844A0C" w:rsidRDefault="006C365E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FE543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635EC3" w:rsidRDefault="006C365E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844A0C" w:rsidRDefault="006C365E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8C3091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</w:t>
            </w:r>
            <w:r w:rsidRPr="008C3091">
              <w:rPr>
                <w:rFonts w:ascii="Times New Roman" w:hAnsi="Times New Roman"/>
                <w:color w:val="000000"/>
              </w:rPr>
              <w:t>о</w:t>
            </w:r>
            <w:r w:rsidRPr="008C3091">
              <w:rPr>
                <w:rFonts w:ascii="Times New Roman" w:hAnsi="Times New Roman"/>
                <w:color w:val="000000"/>
              </w:rPr>
              <w:t>дежной политик</w:t>
            </w:r>
          </w:p>
        </w:tc>
        <w:tc>
          <w:tcPr>
            <w:tcW w:w="1838" w:type="dxa"/>
            <w:vAlign w:val="bottom"/>
          </w:tcPr>
          <w:p w:rsidR="006C365E" w:rsidRPr="008C30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FE543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3F45B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635EC3" w:rsidRDefault="006C365E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6C365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C365E" w:rsidRPr="00844A0C" w:rsidRDefault="006C365E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3F45B9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365E" w:rsidRPr="00250BA1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C365E" w:rsidRPr="00463240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D2329A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6C365E" w:rsidRPr="00D2329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6C365E" w:rsidRPr="00D2329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D2329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D2329A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676F0E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89783,5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B7FED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7F4763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4763">
              <w:rPr>
                <w:rFonts w:ascii="Times New Roman" w:hAnsi="Times New Roman"/>
                <w:lang w:eastAsia="ru-RU"/>
              </w:rPr>
              <w:t>1680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B7FED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7F4763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4763">
              <w:rPr>
                <w:rFonts w:ascii="Times New Roman" w:hAnsi="Times New Roman"/>
                <w:lang w:eastAsia="ru-RU"/>
              </w:rPr>
              <w:t>1680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B7FED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7F4763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4763">
              <w:rPr>
                <w:rFonts w:ascii="Times New Roman" w:hAnsi="Times New Roman"/>
                <w:lang w:eastAsia="ru-RU"/>
              </w:rPr>
              <w:t>1680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B7FED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9B7FE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C365E" w:rsidRPr="007F4763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4763">
              <w:rPr>
                <w:rFonts w:ascii="Times New Roman" w:hAnsi="Times New Roman"/>
                <w:lang w:eastAsia="ru-RU"/>
              </w:rPr>
              <w:t>1680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32610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6C365E" w:rsidRPr="0013261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13261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13261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13261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30699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32610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13261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13261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13261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13261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672453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20069,4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32610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13261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13261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13261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13261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672453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20069,4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8C5450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6C365E" w:rsidRPr="008C545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8C545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8C545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8C5450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C365E" w:rsidRPr="00672453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5031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8C5450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C365E" w:rsidRPr="008C5450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8C5450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8C5450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8C5450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C365E" w:rsidRPr="00672453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8726,4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8C5450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6C365E" w:rsidRPr="008C5450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8C5450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8C5450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8C5450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6C365E" w:rsidRPr="00672453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2453">
              <w:rPr>
                <w:rFonts w:ascii="Times New Roman" w:hAnsi="Times New Roman"/>
                <w:lang w:eastAsia="ru-RU"/>
              </w:rPr>
              <w:t>4632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8C5450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8C5450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8C5450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8C5450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8C5450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672453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2453">
              <w:rPr>
                <w:rFonts w:ascii="Times New Roman" w:hAnsi="Times New Roman"/>
                <w:lang w:eastAsia="ru-RU"/>
              </w:rPr>
              <w:t>1680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A44A9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EA44A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EA44A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EA44A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EA44A9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10344,6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3406FF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3406FF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10344,6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6C365E" w:rsidRPr="003406FF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3406FF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3369,3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4509,3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1538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3406FF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8C1D92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9146D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9146D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145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6C365E" w:rsidRPr="009146DD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9146D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9146D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9146D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3406FF" w:rsidRDefault="006C365E" w:rsidP="00105B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3406FF" w:rsidRDefault="006C365E" w:rsidP="00105B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C365E" w:rsidRPr="009146D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9146D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9146DD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6F2104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6F2104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6F2104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6F2104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C365E" w:rsidRPr="006F2104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6F2104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60244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Отдельные мероприятия в области других в</w:t>
            </w:r>
            <w:r w:rsidRPr="00C60244">
              <w:rPr>
                <w:rFonts w:ascii="Times New Roman" w:hAnsi="Times New Roman"/>
              </w:rPr>
              <w:t>и</w:t>
            </w:r>
            <w:r w:rsidRPr="00C60244">
              <w:rPr>
                <w:rFonts w:ascii="Times New Roman" w:hAnsi="Times New Roman"/>
              </w:rPr>
              <w:t>дов транспорта за счет средств местных бю</w:t>
            </w:r>
            <w:r w:rsidRPr="00C60244">
              <w:rPr>
                <w:rFonts w:ascii="Times New Roman" w:hAnsi="Times New Roman"/>
              </w:rPr>
              <w:t>д</w:t>
            </w:r>
            <w:r w:rsidRPr="00C60244">
              <w:rPr>
                <w:rFonts w:ascii="Times New Roman" w:hAnsi="Times New Roman"/>
              </w:rPr>
              <w:t>жетов</w:t>
            </w:r>
          </w:p>
        </w:tc>
        <w:tc>
          <w:tcPr>
            <w:tcW w:w="1838" w:type="dxa"/>
            <w:vAlign w:val="bottom"/>
          </w:tcPr>
          <w:p w:rsidR="006C365E" w:rsidRPr="00C6024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6C365E" w:rsidRPr="00C6024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C6024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C6024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C60244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6F2104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C365E" w:rsidRPr="00C60244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6C365E" w:rsidRPr="00C60244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C60244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C60244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C60244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60244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6C365E" w:rsidRPr="00C60244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6C365E" w:rsidRPr="00C60244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60244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6C365E" w:rsidRPr="00C60244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6C365E" w:rsidRPr="00C60244" w:rsidRDefault="006C365E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365E" w:rsidRPr="006F2104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F6258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F6258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F6258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2F6258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52E49" w:rsidRDefault="006C365E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BF3ABD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52E49" w:rsidRDefault="006C365E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BF3ABD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52E49" w:rsidRDefault="006C365E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2F6258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C365E" w:rsidRPr="002F6258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2F6258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52E49" w:rsidRDefault="006C365E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2F6258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C365E" w:rsidRPr="002F6258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2F6258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2F6258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BF3ABD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716062" w:rsidRDefault="006C365E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6C365E" w:rsidRPr="00716062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146DD" w:rsidRDefault="006C365E" w:rsidP="00724CE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E27A84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52E49" w:rsidRDefault="006C365E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E27A84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52E49" w:rsidRDefault="006C365E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E27A84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27A84" w:rsidRDefault="006C365E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6C365E" w:rsidRPr="00E27A84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146DD" w:rsidRDefault="006C365E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52E49" w:rsidRDefault="006C365E" w:rsidP="00B73E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E27A84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52E49" w:rsidRDefault="006C365E" w:rsidP="00B73E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E27A84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1436EE" w:rsidRDefault="006C365E" w:rsidP="00B73E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6C365E" w:rsidRPr="001436E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3718,9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146DD" w:rsidRDefault="006C365E" w:rsidP="00B73E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E27A84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52E49" w:rsidRDefault="006C365E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E27A84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52E49" w:rsidRDefault="006C365E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E27A84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9146DD" w:rsidRDefault="006C365E" w:rsidP="00724CE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E27A84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912,9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52E49" w:rsidRDefault="006C365E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E27A84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912,9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A52E49" w:rsidRDefault="006C365E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E27A84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Default="006C365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Default="006C365E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6915B2" w:rsidRDefault="006C365E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912,9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850C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DF58A0" w:rsidRDefault="006C365E" w:rsidP="006F78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58A0">
              <w:rPr>
                <w:rFonts w:ascii="Times New Roman" w:hAnsi="Times New Roman"/>
                <w:lang w:eastAsia="ru-RU"/>
              </w:rPr>
              <w:t>1240,2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850C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8A1F99" w:rsidRDefault="006C365E" w:rsidP="006F78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850C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4850CB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6C365E" w:rsidRPr="004850CB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8A1F99" w:rsidRDefault="006C365E" w:rsidP="006F78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4850C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6C365E" w:rsidRPr="004850C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6C365E" w:rsidRPr="008A1F99" w:rsidRDefault="006C365E" w:rsidP="006F78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B52537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6C365E" w:rsidRPr="00B52537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6C365E" w:rsidRPr="00B52537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B52537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B52537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C365E" w:rsidRPr="008A1F99" w:rsidRDefault="006C365E" w:rsidP="007225B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B52537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6C365E" w:rsidRPr="00B52537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C365E" w:rsidRPr="00B52537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B52537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B52537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423E32" w:rsidRDefault="006C365E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407,5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A3291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423E32" w:rsidRDefault="006C365E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405,5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A3291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423E32" w:rsidRDefault="006C365E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405,5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A3291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423E32" w:rsidRDefault="006C365E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405,5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A3291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CA3291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C365E" w:rsidRPr="00CA3291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CA3291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423E32" w:rsidRDefault="006C365E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A3291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CA3291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C365E" w:rsidRPr="00CA3291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CA3291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CA3291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423E32" w:rsidRDefault="006C365E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CA3291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CA3291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C365E" w:rsidRPr="00CA3291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CA3291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CA3291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423E32" w:rsidRDefault="006C365E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62FE2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0840C8" w:rsidRDefault="006C365E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0840C8" w:rsidRDefault="006C365E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0840C8" w:rsidRDefault="006C365E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0840C8" w:rsidRDefault="006C365E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E62FE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0840C8" w:rsidRDefault="006C365E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0840C8" w:rsidRDefault="006C365E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E62FE2" w:rsidRDefault="006C365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0840C8" w:rsidRDefault="006C365E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402707" w:rsidRDefault="006C365E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402707" w:rsidRDefault="006C365E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402707" w:rsidRDefault="006C365E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402707" w:rsidRDefault="006C365E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8C5920" w:rsidRDefault="006C365E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8C5920" w:rsidRDefault="006C365E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8C5920" w:rsidRDefault="006C365E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8C5920" w:rsidRDefault="006C365E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6C365E" w:rsidRPr="00371815" w:rsidTr="009834BF">
        <w:trPr>
          <w:trHeight w:val="1118"/>
        </w:trPr>
        <w:tc>
          <w:tcPr>
            <w:tcW w:w="4671" w:type="dxa"/>
          </w:tcPr>
          <w:p w:rsidR="006C365E" w:rsidRPr="00DE5438" w:rsidRDefault="006C365E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дарственная собственность на которые не ра</w:t>
            </w:r>
            <w:r w:rsidRPr="00DE5438">
              <w:rPr>
                <w:rFonts w:ascii="Times New Roman" w:hAnsi="Times New Roman"/>
              </w:rPr>
              <w:t>з</w:t>
            </w:r>
            <w:r w:rsidRPr="00DE5438">
              <w:rPr>
                <w:rFonts w:ascii="Times New Roman" w:hAnsi="Times New Roman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8C5920" w:rsidRDefault="006C365E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6C365E" w:rsidRPr="00371815" w:rsidTr="00BA36CE">
        <w:trPr>
          <w:trHeight w:val="569"/>
        </w:trPr>
        <w:tc>
          <w:tcPr>
            <w:tcW w:w="4671" w:type="dxa"/>
          </w:tcPr>
          <w:p w:rsidR="006C365E" w:rsidRPr="00DE5438" w:rsidRDefault="006C365E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</w:t>
            </w:r>
            <w:r w:rsidRPr="00DE5438">
              <w:rPr>
                <w:rFonts w:ascii="Times New Roman" w:hAnsi="Times New Roman"/>
              </w:rPr>
              <w:t>с</w:t>
            </w:r>
            <w:r w:rsidRPr="00DE5438">
              <w:rPr>
                <w:rFonts w:ascii="Times New Roman" w:hAnsi="Times New Roman"/>
              </w:rPr>
              <w:t>печения выполнения функций государстве</w:t>
            </w:r>
            <w:r w:rsidRPr="00DE5438">
              <w:rPr>
                <w:rFonts w:ascii="Times New Roman" w:hAnsi="Times New Roman"/>
              </w:rPr>
              <w:t>н</w:t>
            </w:r>
            <w:r w:rsidRPr="00DE5438">
              <w:rPr>
                <w:rFonts w:ascii="Times New Roman" w:hAnsi="Times New Roman"/>
              </w:rPr>
              <w:t>ными (муниципальными) органами, казенн</w:t>
            </w:r>
            <w:r w:rsidRPr="00DE5438">
              <w:rPr>
                <w:rFonts w:ascii="Times New Roman" w:hAnsi="Times New Roman"/>
              </w:rPr>
              <w:t>ы</w:t>
            </w:r>
            <w:r w:rsidRPr="00DE5438">
              <w:rPr>
                <w:rFonts w:ascii="Times New Roman" w:hAnsi="Times New Roman"/>
              </w:rPr>
              <w:t>ми учреждениями, органами управления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8C5920" w:rsidRDefault="006C365E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6C365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E543B" w:rsidRDefault="006C365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6C365E" w:rsidRPr="00FE543B" w:rsidRDefault="006C365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8C5920" w:rsidRDefault="006C365E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6C365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C365E" w:rsidRPr="00FE543B" w:rsidRDefault="006C365E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E543B" w:rsidRDefault="006C365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6C365E" w:rsidRPr="00FE543B" w:rsidRDefault="006C365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E543B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8C5920" w:rsidRDefault="006C365E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6C365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D70D5E" w:rsidRDefault="006C365E" w:rsidP="00901B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0D5E">
              <w:rPr>
                <w:rFonts w:ascii="Times New Roman" w:hAnsi="Times New Roman"/>
                <w:lang w:eastAsia="ru-RU"/>
              </w:rPr>
              <w:t>2301,9</w:t>
            </w:r>
          </w:p>
        </w:tc>
      </w:tr>
      <w:tr w:rsidR="006C365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D70D5E" w:rsidRDefault="006C365E" w:rsidP="00901B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0D5E">
              <w:rPr>
                <w:rFonts w:ascii="Times New Roman" w:hAnsi="Times New Roman"/>
                <w:lang w:eastAsia="ru-RU"/>
              </w:rPr>
              <w:t>2301,9</w:t>
            </w:r>
          </w:p>
        </w:tc>
      </w:tr>
      <w:tr w:rsidR="006C365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D70D5E" w:rsidRDefault="006C365E" w:rsidP="00901B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0D5E">
              <w:rPr>
                <w:rFonts w:ascii="Times New Roman" w:hAnsi="Times New Roman"/>
                <w:lang w:eastAsia="ru-RU"/>
              </w:rPr>
              <w:t>2301,9</w:t>
            </w:r>
          </w:p>
        </w:tc>
      </w:tr>
      <w:tr w:rsidR="006C365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6C365E" w:rsidRPr="00BD703F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C365E" w:rsidRPr="00D70D5E" w:rsidRDefault="006C365E" w:rsidP="00901B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0D5E">
              <w:rPr>
                <w:rFonts w:ascii="Times New Roman" w:hAnsi="Times New Roman"/>
                <w:lang w:eastAsia="ru-RU"/>
              </w:rPr>
              <w:t>2301,9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CD25F9" w:rsidRDefault="006C365E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25F9">
              <w:rPr>
                <w:rFonts w:ascii="Times New Roman" w:hAnsi="Times New Roman"/>
                <w:lang w:eastAsia="ru-RU"/>
              </w:rPr>
              <w:t>1236,9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CD25F9" w:rsidRDefault="006C365E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CD25F9" w:rsidRDefault="006C365E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CD25F9" w:rsidRDefault="006C365E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992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CD25F9" w:rsidRDefault="006C365E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244,9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CD25F9" w:rsidRDefault="006C365E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244,9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FC7501" w:rsidRDefault="006C365E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C365E" w:rsidRPr="00CD25F9" w:rsidRDefault="006C365E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244,9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982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 xml:space="preserve">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31702" w:rsidRDefault="006C365E" w:rsidP="002E7F9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39663,9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31702" w:rsidRDefault="006C365E" w:rsidP="002E7F9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39663,9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331702" w:rsidRDefault="006C365E" w:rsidP="002E7F9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39663,9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Pr="00331702" w:rsidRDefault="006C365E" w:rsidP="002E7F9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39663,9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</w:t>
            </w:r>
            <w:r w:rsidRPr="00054982">
              <w:rPr>
                <w:rFonts w:ascii="Times New Roman" w:hAnsi="Times New Roman"/>
              </w:rPr>
              <w:t>и</w:t>
            </w:r>
            <w:r w:rsidRPr="00054982">
              <w:rPr>
                <w:rFonts w:ascii="Times New Roman" w:hAnsi="Times New Roman"/>
              </w:rPr>
              <w:t>зацию государственных полномочий по расч</w:t>
            </w:r>
            <w:r w:rsidRPr="00054982">
              <w:rPr>
                <w:rFonts w:ascii="Times New Roman" w:hAnsi="Times New Roman"/>
              </w:rPr>
              <w:t>е</w:t>
            </w:r>
            <w:r w:rsidRPr="00054982">
              <w:rPr>
                <w:rFonts w:ascii="Times New Roman" w:hAnsi="Times New Roman"/>
              </w:rPr>
              <w:t>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31702" w:rsidRDefault="006C365E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31702" w:rsidRDefault="006C365E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331702" w:rsidRDefault="006C365E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Pr="00331702" w:rsidRDefault="006C365E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616AD5" w:rsidRDefault="006C365E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</w:t>
            </w:r>
            <w:r w:rsidRPr="00616AD5">
              <w:rPr>
                <w:rFonts w:ascii="Times New Roman" w:hAnsi="Times New Roman"/>
              </w:rPr>
              <w:t>е</w:t>
            </w:r>
            <w:r w:rsidRPr="00616AD5">
              <w:rPr>
                <w:rFonts w:ascii="Times New Roman" w:hAnsi="Times New Roman"/>
              </w:rPr>
              <w:t>ченности поселений, источником финансового обеспечения которых являются средства бю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жетов муниципальных районов</w:t>
            </w:r>
          </w:p>
        </w:tc>
        <w:tc>
          <w:tcPr>
            <w:tcW w:w="1838" w:type="dxa"/>
            <w:vAlign w:val="bottom"/>
          </w:tcPr>
          <w:p w:rsidR="006C365E" w:rsidRPr="00616AD5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31702" w:rsidRDefault="006C365E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982" w:rsidRDefault="006C365E" w:rsidP="00B73E5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31702" w:rsidRDefault="006C365E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982" w:rsidRDefault="006C365E" w:rsidP="00B73E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C365E" w:rsidRPr="00054982" w:rsidRDefault="006C365E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6C365E" w:rsidRPr="00331702" w:rsidRDefault="006C365E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982" w:rsidRDefault="006C365E" w:rsidP="00B73E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C365E" w:rsidRPr="00054982" w:rsidRDefault="006C365E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C365E" w:rsidRPr="00331702" w:rsidRDefault="006C365E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BA79F5" w:rsidRDefault="006C365E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31702" w:rsidRDefault="006C365E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14,4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C7501" w:rsidRDefault="006C365E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31702" w:rsidRDefault="006C365E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14,4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FC7501" w:rsidRDefault="006C365E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331702" w:rsidRDefault="006C365E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14,4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6A4670" w:rsidRDefault="006C365E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365E" w:rsidRPr="00054982" w:rsidRDefault="006C365E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6C365E" w:rsidRPr="00331702" w:rsidRDefault="006C365E" w:rsidP="001120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14,4</w:t>
            </w:r>
          </w:p>
        </w:tc>
      </w:tr>
      <w:tr w:rsidR="006C365E" w:rsidRPr="00371815" w:rsidTr="00253562">
        <w:trPr>
          <w:trHeight w:val="569"/>
        </w:trPr>
        <w:tc>
          <w:tcPr>
            <w:tcW w:w="4671" w:type="dxa"/>
            <w:vAlign w:val="center"/>
          </w:tcPr>
          <w:p w:rsidR="006C365E" w:rsidRPr="002B6547" w:rsidRDefault="006C365E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C365E" w:rsidRPr="00054982" w:rsidRDefault="006C365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F323F3" w:rsidRDefault="006C365E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6C365E" w:rsidRPr="00371815" w:rsidTr="00253562">
        <w:trPr>
          <w:trHeight w:val="569"/>
        </w:trPr>
        <w:tc>
          <w:tcPr>
            <w:tcW w:w="4671" w:type="dxa"/>
            <w:vAlign w:val="center"/>
          </w:tcPr>
          <w:p w:rsidR="006C365E" w:rsidRPr="002B6547" w:rsidRDefault="006C365E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2B6547">
              <w:rPr>
                <w:rFonts w:ascii="Times New Roman" w:hAnsi="Times New Roman"/>
                <w:szCs w:val="24"/>
              </w:rPr>
              <w:t>т</w:t>
            </w:r>
            <w:r w:rsidRPr="002B6547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C365E" w:rsidRPr="00F323F3" w:rsidRDefault="006C365E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982" w:rsidRDefault="006C365E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C365E" w:rsidRPr="00F323F3" w:rsidRDefault="006C365E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054982" w:rsidRDefault="006C365E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365E" w:rsidRPr="00054982" w:rsidRDefault="006C365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6C365E" w:rsidRPr="00F323F3" w:rsidRDefault="006C365E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6C365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C365E" w:rsidRPr="00B005D4" w:rsidRDefault="006C365E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365E" w:rsidRPr="00054982" w:rsidRDefault="006C365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C365E" w:rsidRPr="00053978" w:rsidRDefault="006C365E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748510,1</w:t>
            </w:r>
          </w:p>
        </w:tc>
      </w:tr>
    </w:tbl>
    <w:p w:rsidR="006C365E" w:rsidRDefault="006C365E" w:rsidP="004F243C"/>
    <w:sectPr w:rsidR="006C365E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65E" w:rsidRDefault="006C365E" w:rsidP="00183A23">
      <w:pPr>
        <w:spacing w:after="0" w:line="240" w:lineRule="auto"/>
      </w:pPr>
      <w:r>
        <w:separator/>
      </w:r>
    </w:p>
  </w:endnote>
  <w:endnote w:type="continuationSeparator" w:id="1">
    <w:p w:rsidR="006C365E" w:rsidRDefault="006C365E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65E" w:rsidRDefault="006C365E" w:rsidP="00183A23">
      <w:pPr>
        <w:spacing w:after="0" w:line="240" w:lineRule="auto"/>
      </w:pPr>
      <w:r>
        <w:separator/>
      </w:r>
    </w:p>
  </w:footnote>
  <w:footnote w:type="continuationSeparator" w:id="1">
    <w:p w:rsidR="006C365E" w:rsidRDefault="006C365E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65E" w:rsidRDefault="006C365E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23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6C365E" w:rsidRDefault="006C365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0FF4"/>
    <w:rsid w:val="000025E1"/>
    <w:rsid w:val="00003207"/>
    <w:rsid w:val="000035D8"/>
    <w:rsid w:val="00003F47"/>
    <w:rsid w:val="0001045E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30E26"/>
    <w:rsid w:val="00031558"/>
    <w:rsid w:val="00035DEE"/>
    <w:rsid w:val="00037FD1"/>
    <w:rsid w:val="00042ACA"/>
    <w:rsid w:val="0004413A"/>
    <w:rsid w:val="00045677"/>
    <w:rsid w:val="00047D3F"/>
    <w:rsid w:val="0005201D"/>
    <w:rsid w:val="00052E33"/>
    <w:rsid w:val="00053978"/>
    <w:rsid w:val="00054494"/>
    <w:rsid w:val="00054520"/>
    <w:rsid w:val="00054682"/>
    <w:rsid w:val="00054982"/>
    <w:rsid w:val="00057014"/>
    <w:rsid w:val="000600C3"/>
    <w:rsid w:val="00060FEF"/>
    <w:rsid w:val="000618E9"/>
    <w:rsid w:val="00062A50"/>
    <w:rsid w:val="000662B0"/>
    <w:rsid w:val="000708B0"/>
    <w:rsid w:val="00072F6B"/>
    <w:rsid w:val="00076CA4"/>
    <w:rsid w:val="00080FDC"/>
    <w:rsid w:val="000840C8"/>
    <w:rsid w:val="00087080"/>
    <w:rsid w:val="00087C78"/>
    <w:rsid w:val="0009283F"/>
    <w:rsid w:val="00093DC0"/>
    <w:rsid w:val="00094631"/>
    <w:rsid w:val="000956A3"/>
    <w:rsid w:val="000962A7"/>
    <w:rsid w:val="0009658E"/>
    <w:rsid w:val="000A1078"/>
    <w:rsid w:val="000A18A1"/>
    <w:rsid w:val="000A26D5"/>
    <w:rsid w:val="000A691E"/>
    <w:rsid w:val="000B062E"/>
    <w:rsid w:val="000B1405"/>
    <w:rsid w:val="000B23A1"/>
    <w:rsid w:val="000B43EF"/>
    <w:rsid w:val="000B7EC9"/>
    <w:rsid w:val="000C02F4"/>
    <w:rsid w:val="000C342F"/>
    <w:rsid w:val="000C5C9E"/>
    <w:rsid w:val="000C68F8"/>
    <w:rsid w:val="000C6D08"/>
    <w:rsid w:val="000D53F3"/>
    <w:rsid w:val="000E229E"/>
    <w:rsid w:val="000E4478"/>
    <w:rsid w:val="000E5754"/>
    <w:rsid w:val="000E66AE"/>
    <w:rsid w:val="000E6734"/>
    <w:rsid w:val="000E7B5C"/>
    <w:rsid w:val="000F34D9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5F2C"/>
    <w:rsid w:val="00117B27"/>
    <w:rsid w:val="00117D4C"/>
    <w:rsid w:val="00122244"/>
    <w:rsid w:val="001246D3"/>
    <w:rsid w:val="00125E1B"/>
    <w:rsid w:val="0013156D"/>
    <w:rsid w:val="00132610"/>
    <w:rsid w:val="001344C7"/>
    <w:rsid w:val="00135370"/>
    <w:rsid w:val="0013572E"/>
    <w:rsid w:val="00135ADF"/>
    <w:rsid w:val="001405F4"/>
    <w:rsid w:val="00140A25"/>
    <w:rsid w:val="001436EE"/>
    <w:rsid w:val="00144020"/>
    <w:rsid w:val="0015150B"/>
    <w:rsid w:val="00152188"/>
    <w:rsid w:val="00152334"/>
    <w:rsid w:val="0015370B"/>
    <w:rsid w:val="001537A8"/>
    <w:rsid w:val="00153BF3"/>
    <w:rsid w:val="001542E9"/>
    <w:rsid w:val="00154CC5"/>
    <w:rsid w:val="00154DB9"/>
    <w:rsid w:val="00155454"/>
    <w:rsid w:val="00157959"/>
    <w:rsid w:val="001600EC"/>
    <w:rsid w:val="00164471"/>
    <w:rsid w:val="00165DF9"/>
    <w:rsid w:val="00166472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CD8"/>
    <w:rsid w:val="001A0DB6"/>
    <w:rsid w:val="001A0ED9"/>
    <w:rsid w:val="001A1E43"/>
    <w:rsid w:val="001A3801"/>
    <w:rsid w:val="001A3A98"/>
    <w:rsid w:val="001A531C"/>
    <w:rsid w:val="001A5EBA"/>
    <w:rsid w:val="001A7375"/>
    <w:rsid w:val="001B0E74"/>
    <w:rsid w:val="001B1E3F"/>
    <w:rsid w:val="001B1E79"/>
    <w:rsid w:val="001B2858"/>
    <w:rsid w:val="001B328A"/>
    <w:rsid w:val="001B39A6"/>
    <w:rsid w:val="001B50E7"/>
    <w:rsid w:val="001B7355"/>
    <w:rsid w:val="001B7D5F"/>
    <w:rsid w:val="001C1F4D"/>
    <w:rsid w:val="001C210D"/>
    <w:rsid w:val="001C28E3"/>
    <w:rsid w:val="001C39FC"/>
    <w:rsid w:val="001C4AAC"/>
    <w:rsid w:val="001C4C82"/>
    <w:rsid w:val="001D3D30"/>
    <w:rsid w:val="001D4411"/>
    <w:rsid w:val="001E0798"/>
    <w:rsid w:val="001E279B"/>
    <w:rsid w:val="001E5863"/>
    <w:rsid w:val="001E6EFA"/>
    <w:rsid w:val="001F1378"/>
    <w:rsid w:val="001F1A8D"/>
    <w:rsid w:val="00201059"/>
    <w:rsid w:val="002026A5"/>
    <w:rsid w:val="0020295F"/>
    <w:rsid w:val="0020335B"/>
    <w:rsid w:val="00204EE0"/>
    <w:rsid w:val="00206E1A"/>
    <w:rsid w:val="00213116"/>
    <w:rsid w:val="0021400A"/>
    <w:rsid w:val="00214994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AD7"/>
    <w:rsid w:val="00231384"/>
    <w:rsid w:val="00232747"/>
    <w:rsid w:val="00233748"/>
    <w:rsid w:val="00234310"/>
    <w:rsid w:val="00234585"/>
    <w:rsid w:val="00245210"/>
    <w:rsid w:val="0024759A"/>
    <w:rsid w:val="00250BA1"/>
    <w:rsid w:val="00252170"/>
    <w:rsid w:val="002527A6"/>
    <w:rsid w:val="00253562"/>
    <w:rsid w:val="00253A61"/>
    <w:rsid w:val="002569E0"/>
    <w:rsid w:val="002575D2"/>
    <w:rsid w:val="00260F7C"/>
    <w:rsid w:val="00262D7C"/>
    <w:rsid w:val="00263D28"/>
    <w:rsid w:val="00263ED9"/>
    <w:rsid w:val="00263EFA"/>
    <w:rsid w:val="0026400F"/>
    <w:rsid w:val="0027157E"/>
    <w:rsid w:val="002717E1"/>
    <w:rsid w:val="00272103"/>
    <w:rsid w:val="0027359B"/>
    <w:rsid w:val="002759F6"/>
    <w:rsid w:val="00275BD0"/>
    <w:rsid w:val="002778E0"/>
    <w:rsid w:val="0028102C"/>
    <w:rsid w:val="00281D4B"/>
    <w:rsid w:val="002820F8"/>
    <w:rsid w:val="00283ABB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1C58"/>
    <w:rsid w:val="002A2756"/>
    <w:rsid w:val="002A36CE"/>
    <w:rsid w:val="002A37AF"/>
    <w:rsid w:val="002A683C"/>
    <w:rsid w:val="002A6F2E"/>
    <w:rsid w:val="002B6547"/>
    <w:rsid w:val="002B7C41"/>
    <w:rsid w:val="002C3EA7"/>
    <w:rsid w:val="002C62AC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63DE"/>
    <w:rsid w:val="002E73E2"/>
    <w:rsid w:val="002E7F95"/>
    <w:rsid w:val="002F02B4"/>
    <w:rsid w:val="002F0A24"/>
    <w:rsid w:val="002F1529"/>
    <w:rsid w:val="002F3208"/>
    <w:rsid w:val="002F6258"/>
    <w:rsid w:val="002F6943"/>
    <w:rsid w:val="002F71E1"/>
    <w:rsid w:val="003022B0"/>
    <w:rsid w:val="003029FA"/>
    <w:rsid w:val="00304F23"/>
    <w:rsid w:val="0030547A"/>
    <w:rsid w:val="003055DC"/>
    <w:rsid w:val="00305DD2"/>
    <w:rsid w:val="00310682"/>
    <w:rsid w:val="00316516"/>
    <w:rsid w:val="003176FD"/>
    <w:rsid w:val="00321967"/>
    <w:rsid w:val="00323750"/>
    <w:rsid w:val="00324F08"/>
    <w:rsid w:val="00325320"/>
    <w:rsid w:val="00325B18"/>
    <w:rsid w:val="0032617C"/>
    <w:rsid w:val="00326216"/>
    <w:rsid w:val="003269A0"/>
    <w:rsid w:val="0032706E"/>
    <w:rsid w:val="00330B9B"/>
    <w:rsid w:val="00330DAF"/>
    <w:rsid w:val="00331702"/>
    <w:rsid w:val="00334C3F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3E08"/>
    <w:rsid w:val="00367248"/>
    <w:rsid w:val="00371815"/>
    <w:rsid w:val="00382CA7"/>
    <w:rsid w:val="003835D6"/>
    <w:rsid w:val="003856CF"/>
    <w:rsid w:val="00385A2D"/>
    <w:rsid w:val="003864F7"/>
    <w:rsid w:val="00386B0C"/>
    <w:rsid w:val="0038782B"/>
    <w:rsid w:val="003910BD"/>
    <w:rsid w:val="00391873"/>
    <w:rsid w:val="00391DEE"/>
    <w:rsid w:val="00392BA0"/>
    <w:rsid w:val="00395AEC"/>
    <w:rsid w:val="003A0D3A"/>
    <w:rsid w:val="003A3B3E"/>
    <w:rsid w:val="003A42A2"/>
    <w:rsid w:val="003A4BBE"/>
    <w:rsid w:val="003A5488"/>
    <w:rsid w:val="003B0CE7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D0942"/>
    <w:rsid w:val="003D0BAF"/>
    <w:rsid w:val="003D0BF0"/>
    <w:rsid w:val="003D0C0F"/>
    <w:rsid w:val="003D0F18"/>
    <w:rsid w:val="003D3C45"/>
    <w:rsid w:val="003D4CF5"/>
    <w:rsid w:val="003E0C11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638"/>
    <w:rsid w:val="003F6B70"/>
    <w:rsid w:val="004004A9"/>
    <w:rsid w:val="00401082"/>
    <w:rsid w:val="00402707"/>
    <w:rsid w:val="004028D6"/>
    <w:rsid w:val="0040302D"/>
    <w:rsid w:val="00405568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9FF"/>
    <w:rsid w:val="004272A9"/>
    <w:rsid w:val="00427568"/>
    <w:rsid w:val="004278B6"/>
    <w:rsid w:val="004306C1"/>
    <w:rsid w:val="00430B98"/>
    <w:rsid w:val="004326BF"/>
    <w:rsid w:val="00433D65"/>
    <w:rsid w:val="0043463A"/>
    <w:rsid w:val="00434C29"/>
    <w:rsid w:val="00435C58"/>
    <w:rsid w:val="00435E7A"/>
    <w:rsid w:val="00441012"/>
    <w:rsid w:val="00445726"/>
    <w:rsid w:val="00446E32"/>
    <w:rsid w:val="00447150"/>
    <w:rsid w:val="00447C83"/>
    <w:rsid w:val="00447DE3"/>
    <w:rsid w:val="00452DF9"/>
    <w:rsid w:val="00452E84"/>
    <w:rsid w:val="004561EC"/>
    <w:rsid w:val="00456491"/>
    <w:rsid w:val="00460392"/>
    <w:rsid w:val="0046168B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DE8"/>
    <w:rsid w:val="00475C16"/>
    <w:rsid w:val="0048188A"/>
    <w:rsid w:val="00483EA2"/>
    <w:rsid w:val="00483EB9"/>
    <w:rsid w:val="00484AA0"/>
    <w:rsid w:val="004850CB"/>
    <w:rsid w:val="00490D86"/>
    <w:rsid w:val="00492967"/>
    <w:rsid w:val="00493361"/>
    <w:rsid w:val="00494394"/>
    <w:rsid w:val="00494811"/>
    <w:rsid w:val="00497595"/>
    <w:rsid w:val="004A08C7"/>
    <w:rsid w:val="004A3056"/>
    <w:rsid w:val="004A33A0"/>
    <w:rsid w:val="004A5100"/>
    <w:rsid w:val="004A5322"/>
    <w:rsid w:val="004A5DBF"/>
    <w:rsid w:val="004A759F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EEA"/>
    <w:rsid w:val="004C67D7"/>
    <w:rsid w:val="004C6A47"/>
    <w:rsid w:val="004D2BD0"/>
    <w:rsid w:val="004D5C1F"/>
    <w:rsid w:val="004D63BF"/>
    <w:rsid w:val="004D63D0"/>
    <w:rsid w:val="004E0E93"/>
    <w:rsid w:val="004E1865"/>
    <w:rsid w:val="004E2773"/>
    <w:rsid w:val="004E3ED0"/>
    <w:rsid w:val="004E4C18"/>
    <w:rsid w:val="004E5AB1"/>
    <w:rsid w:val="004E6DA0"/>
    <w:rsid w:val="004F0F02"/>
    <w:rsid w:val="004F243C"/>
    <w:rsid w:val="004F5A20"/>
    <w:rsid w:val="00501588"/>
    <w:rsid w:val="00502FD6"/>
    <w:rsid w:val="0050508C"/>
    <w:rsid w:val="00512051"/>
    <w:rsid w:val="00520611"/>
    <w:rsid w:val="00520C13"/>
    <w:rsid w:val="005231D1"/>
    <w:rsid w:val="005238CC"/>
    <w:rsid w:val="00531590"/>
    <w:rsid w:val="00533D76"/>
    <w:rsid w:val="00533EB3"/>
    <w:rsid w:val="0053480E"/>
    <w:rsid w:val="00536BA9"/>
    <w:rsid w:val="00537FB7"/>
    <w:rsid w:val="00542A1D"/>
    <w:rsid w:val="00544FE7"/>
    <w:rsid w:val="0054589A"/>
    <w:rsid w:val="00545A5D"/>
    <w:rsid w:val="005476F1"/>
    <w:rsid w:val="00547E89"/>
    <w:rsid w:val="005519A5"/>
    <w:rsid w:val="00552325"/>
    <w:rsid w:val="00554794"/>
    <w:rsid w:val="00554E1B"/>
    <w:rsid w:val="00556506"/>
    <w:rsid w:val="00556864"/>
    <w:rsid w:val="00557EBD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9124A"/>
    <w:rsid w:val="00591D7F"/>
    <w:rsid w:val="00593844"/>
    <w:rsid w:val="00593D0D"/>
    <w:rsid w:val="005A0B91"/>
    <w:rsid w:val="005A270F"/>
    <w:rsid w:val="005A38AB"/>
    <w:rsid w:val="005A3FA8"/>
    <w:rsid w:val="005A5AED"/>
    <w:rsid w:val="005A65AF"/>
    <w:rsid w:val="005A718A"/>
    <w:rsid w:val="005B035D"/>
    <w:rsid w:val="005B2224"/>
    <w:rsid w:val="005B3471"/>
    <w:rsid w:val="005B5624"/>
    <w:rsid w:val="005B57D8"/>
    <w:rsid w:val="005B6369"/>
    <w:rsid w:val="005C1340"/>
    <w:rsid w:val="005C2F66"/>
    <w:rsid w:val="005C4788"/>
    <w:rsid w:val="005C6124"/>
    <w:rsid w:val="005C6829"/>
    <w:rsid w:val="005C7689"/>
    <w:rsid w:val="005D0271"/>
    <w:rsid w:val="005D1BD6"/>
    <w:rsid w:val="005D2846"/>
    <w:rsid w:val="005D54E0"/>
    <w:rsid w:val="005D732C"/>
    <w:rsid w:val="005E0D1E"/>
    <w:rsid w:val="005E1AEA"/>
    <w:rsid w:val="005E54F3"/>
    <w:rsid w:val="005E6986"/>
    <w:rsid w:val="005E6C47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EBF"/>
    <w:rsid w:val="00605018"/>
    <w:rsid w:val="006062B8"/>
    <w:rsid w:val="00606FFB"/>
    <w:rsid w:val="00610BAD"/>
    <w:rsid w:val="00611A78"/>
    <w:rsid w:val="00611BE0"/>
    <w:rsid w:val="00611EBD"/>
    <w:rsid w:val="006124AE"/>
    <w:rsid w:val="006134EF"/>
    <w:rsid w:val="006142A4"/>
    <w:rsid w:val="00616AD5"/>
    <w:rsid w:val="00622E87"/>
    <w:rsid w:val="00622ECF"/>
    <w:rsid w:val="00624BC6"/>
    <w:rsid w:val="00624EE9"/>
    <w:rsid w:val="00625E14"/>
    <w:rsid w:val="006304BA"/>
    <w:rsid w:val="00632533"/>
    <w:rsid w:val="00634B29"/>
    <w:rsid w:val="00635EC3"/>
    <w:rsid w:val="00636949"/>
    <w:rsid w:val="0063750C"/>
    <w:rsid w:val="00637DBA"/>
    <w:rsid w:val="006415C3"/>
    <w:rsid w:val="00641724"/>
    <w:rsid w:val="00642C14"/>
    <w:rsid w:val="006447DF"/>
    <w:rsid w:val="00644967"/>
    <w:rsid w:val="006508F6"/>
    <w:rsid w:val="00650BE7"/>
    <w:rsid w:val="006542D8"/>
    <w:rsid w:val="006567F4"/>
    <w:rsid w:val="00660AB0"/>
    <w:rsid w:val="00661616"/>
    <w:rsid w:val="006620A5"/>
    <w:rsid w:val="00662EB2"/>
    <w:rsid w:val="006641DC"/>
    <w:rsid w:val="0066777E"/>
    <w:rsid w:val="00667BEE"/>
    <w:rsid w:val="00672453"/>
    <w:rsid w:val="00676E4C"/>
    <w:rsid w:val="00676F0E"/>
    <w:rsid w:val="0068032A"/>
    <w:rsid w:val="00680637"/>
    <w:rsid w:val="00683768"/>
    <w:rsid w:val="00687391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67F"/>
    <w:rsid w:val="006A4670"/>
    <w:rsid w:val="006A46BE"/>
    <w:rsid w:val="006A5C90"/>
    <w:rsid w:val="006A6255"/>
    <w:rsid w:val="006A62BE"/>
    <w:rsid w:val="006B4908"/>
    <w:rsid w:val="006B74C9"/>
    <w:rsid w:val="006C1A9D"/>
    <w:rsid w:val="006C365E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E0D8A"/>
    <w:rsid w:val="006E349A"/>
    <w:rsid w:val="006E34E9"/>
    <w:rsid w:val="006E364C"/>
    <w:rsid w:val="006E522E"/>
    <w:rsid w:val="006F0C32"/>
    <w:rsid w:val="006F15E4"/>
    <w:rsid w:val="006F2089"/>
    <w:rsid w:val="006F2104"/>
    <w:rsid w:val="006F6A86"/>
    <w:rsid w:val="006F7852"/>
    <w:rsid w:val="006F78B7"/>
    <w:rsid w:val="00700AC7"/>
    <w:rsid w:val="00701A4C"/>
    <w:rsid w:val="00701EC5"/>
    <w:rsid w:val="0070234C"/>
    <w:rsid w:val="00704DB7"/>
    <w:rsid w:val="00706957"/>
    <w:rsid w:val="007102D9"/>
    <w:rsid w:val="00710F7F"/>
    <w:rsid w:val="0071165C"/>
    <w:rsid w:val="00712B85"/>
    <w:rsid w:val="00713589"/>
    <w:rsid w:val="00716062"/>
    <w:rsid w:val="00716CDB"/>
    <w:rsid w:val="0072129B"/>
    <w:rsid w:val="007216E4"/>
    <w:rsid w:val="0072233E"/>
    <w:rsid w:val="007225B9"/>
    <w:rsid w:val="00722D8B"/>
    <w:rsid w:val="00724041"/>
    <w:rsid w:val="00724A49"/>
    <w:rsid w:val="00724CE9"/>
    <w:rsid w:val="00726642"/>
    <w:rsid w:val="00730A61"/>
    <w:rsid w:val="0073225A"/>
    <w:rsid w:val="007327CB"/>
    <w:rsid w:val="007344C3"/>
    <w:rsid w:val="00735E3E"/>
    <w:rsid w:val="0073665E"/>
    <w:rsid w:val="007433AB"/>
    <w:rsid w:val="0074372D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5B4B"/>
    <w:rsid w:val="00762B91"/>
    <w:rsid w:val="00762D22"/>
    <w:rsid w:val="00763BB1"/>
    <w:rsid w:val="00765D74"/>
    <w:rsid w:val="00770F55"/>
    <w:rsid w:val="00771B79"/>
    <w:rsid w:val="00773C1A"/>
    <w:rsid w:val="007742BC"/>
    <w:rsid w:val="00775621"/>
    <w:rsid w:val="00775854"/>
    <w:rsid w:val="00775BF3"/>
    <w:rsid w:val="00781A6F"/>
    <w:rsid w:val="0078264D"/>
    <w:rsid w:val="007841AD"/>
    <w:rsid w:val="007849B3"/>
    <w:rsid w:val="00785EAC"/>
    <w:rsid w:val="00786054"/>
    <w:rsid w:val="007861CD"/>
    <w:rsid w:val="007878CC"/>
    <w:rsid w:val="00794955"/>
    <w:rsid w:val="00795C1B"/>
    <w:rsid w:val="00796435"/>
    <w:rsid w:val="00796B42"/>
    <w:rsid w:val="00797B45"/>
    <w:rsid w:val="007A00A3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7A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F5C"/>
    <w:rsid w:val="007D73F7"/>
    <w:rsid w:val="007E0FFE"/>
    <w:rsid w:val="007E3879"/>
    <w:rsid w:val="007E4AB1"/>
    <w:rsid w:val="007E57EE"/>
    <w:rsid w:val="007E6715"/>
    <w:rsid w:val="007E6FD8"/>
    <w:rsid w:val="007E772F"/>
    <w:rsid w:val="007F1A35"/>
    <w:rsid w:val="007F24DE"/>
    <w:rsid w:val="007F4763"/>
    <w:rsid w:val="007F47F7"/>
    <w:rsid w:val="007F5E43"/>
    <w:rsid w:val="00801D2D"/>
    <w:rsid w:val="008029A4"/>
    <w:rsid w:val="00802E78"/>
    <w:rsid w:val="0080676C"/>
    <w:rsid w:val="008071D5"/>
    <w:rsid w:val="0081156F"/>
    <w:rsid w:val="00811BC6"/>
    <w:rsid w:val="00813C38"/>
    <w:rsid w:val="00814A7A"/>
    <w:rsid w:val="00814AF9"/>
    <w:rsid w:val="00815E93"/>
    <w:rsid w:val="00821AB2"/>
    <w:rsid w:val="008228BA"/>
    <w:rsid w:val="008242B6"/>
    <w:rsid w:val="00826B8C"/>
    <w:rsid w:val="00826CCF"/>
    <w:rsid w:val="008275F4"/>
    <w:rsid w:val="00837A08"/>
    <w:rsid w:val="00840CAD"/>
    <w:rsid w:val="00843AC4"/>
    <w:rsid w:val="00844A0C"/>
    <w:rsid w:val="00845472"/>
    <w:rsid w:val="008469ED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C2D"/>
    <w:rsid w:val="0086630B"/>
    <w:rsid w:val="00866908"/>
    <w:rsid w:val="00870847"/>
    <w:rsid w:val="00870BC7"/>
    <w:rsid w:val="008718FA"/>
    <w:rsid w:val="00871B47"/>
    <w:rsid w:val="00874923"/>
    <w:rsid w:val="0087546C"/>
    <w:rsid w:val="00876A51"/>
    <w:rsid w:val="00876AEB"/>
    <w:rsid w:val="00876C60"/>
    <w:rsid w:val="00876F96"/>
    <w:rsid w:val="00880346"/>
    <w:rsid w:val="00880652"/>
    <w:rsid w:val="00882EC4"/>
    <w:rsid w:val="00886DD0"/>
    <w:rsid w:val="00887AB5"/>
    <w:rsid w:val="00892B04"/>
    <w:rsid w:val="0089409E"/>
    <w:rsid w:val="00895AE5"/>
    <w:rsid w:val="0089778F"/>
    <w:rsid w:val="0089789F"/>
    <w:rsid w:val="008A00B0"/>
    <w:rsid w:val="008A1F99"/>
    <w:rsid w:val="008A5856"/>
    <w:rsid w:val="008B169F"/>
    <w:rsid w:val="008C0078"/>
    <w:rsid w:val="008C1D7F"/>
    <w:rsid w:val="008C1D92"/>
    <w:rsid w:val="008C2641"/>
    <w:rsid w:val="008C3091"/>
    <w:rsid w:val="008C34C5"/>
    <w:rsid w:val="008C37B8"/>
    <w:rsid w:val="008C5353"/>
    <w:rsid w:val="008C5450"/>
    <w:rsid w:val="008C5920"/>
    <w:rsid w:val="008C7A89"/>
    <w:rsid w:val="008D1A15"/>
    <w:rsid w:val="008D349B"/>
    <w:rsid w:val="008D3E04"/>
    <w:rsid w:val="008D417D"/>
    <w:rsid w:val="008D4A0C"/>
    <w:rsid w:val="008D4E11"/>
    <w:rsid w:val="008D51D1"/>
    <w:rsid w:val="008D7284"/>
    <w:rsid w:val="008E0354"/>
    <w:rsid w:val="008E0641"/>
    <w:rsid w:val="008E3101"/>
    <w:rsid w:val="008E6C5F"/>
    <w:rsid w:val="008E6FFE"/>
    <w:rsid w:val="008F0D74"/>
    <w:rsid w:val="008F3AAB"/>
    <w:rsid w:val="008F4354"/>
    <w:rsid w:val="008F5BDD"/>
    <w:rsid w:val="008F5C4F"/>
    <w:rsid w:val="0090007A"/>
    <w:rsid w:val="00901810"/>
    <w:rsid w:val="00901BB7"/>
    <w:rsid w:val="0090227E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686"/>
    <w:rsid w:val="00933F4C"/>
    <w:rsid w:val="00942459"/>
    <w:rsid w:val="00945974"/>
    <w:rsid w:val="0095069F"/>
    <w:rsid w:val="00952ADA"/>
    <w:rsid w:val="00953500"/>
    <w:rsid w:val="00955596"/>
    <w:rsid w:val="00956641"/>
    <w:rsid w:val="0096456D"/>
    <w:rsid w:val="009647E4"/>
    <w:rsid w:val="00964A3C"/>
    <w:rsid w:val="00964AF4"/>
    <w:rsid w:val="00965D73"/>
    <w:rsid w:val="009713E5"/>
    <w:rsid w:val="0097283B"/>
    <w:rsid w:val="00973017"/>
    <w:rsid w:val="00973C31"/>
    <w:rsid w:val="0097426D"/>
    <w:rsid w:val="009756A6"/>
    <w:rsid w:val="0097604B"/>
    <w:rsid w:val="00981392"/>
    <w:rsid w:val="00981F5E"/>
    <w:rsid w:val="009834BF"/>
    <w:rsid w:val="00983524"/>
    <w:rsid w:val="00987527"/>
    <w:rsid w:val="00987A0E"/>
    <w:rsid w:val="00990C35"/>
    <w:rsid w:val="00991079"/>
    <w:rsid w:val="00991C44"/>
    <w:rsid w:val="00992913"/>
    <w:rsid w:val="00994B0B"/>
    <w:rsid w:val="00996605"/>
    <w:rsid w:val="009A1505"/>
    <w:rsid w:val="009A38DC"/>
    <w:rsid w:val="009A5A28"/>
    <w:rsid w:val="009A6814"/>
    <w:rsid w:val="009A6A8D"/>
    <w:rsid w:val="009B0058"/>
    <w:rsid w:val="009B0122"/>
    <w:rsid w:val="009B235F"/>
    <w:rsid w:val="009B3FD4"/>
    <w:rsid w:val="009B7FED"/>
    <w:rsid w:val="009C1791"/>
    <w:rsid w:val="009C1947"/>
    <w:rsid w:val="009C2497"/>
    <w:rsid w:val="009C564F"/>
    <w:rsid w:val="009C67BA"/>
    <w:rsid w:val="009C72A1"/>
    <w:rsid w:val="009D0715"/>
    <w:rsid w:val="009D0900"/>
    <w:rsid w:val="009D13FF"/>
    <w:rsid w:val="009D1643"/>
    <w:rsid w:val="009D2F16"/>
    <w:rsid w:val="009D3E3B"/>
    <w:rsid w:val="009D3EB4"/>
    <w:rsid w:val="009D45AE"/>
    <w:rsid w:val="009D5A05"/>
    <w:rsid w:val="009D5AE8"/>
    <w:rsid w:val="009D640F"/>
    <w:rsid w:val="009E22CC"/>
    <w:rsid w:val="009E2BD8"/>
    <w:rsid w:val="009E45A3"/>
    <w:rsid w:val="009E46A7"/>
    <w:rsid w:val="009E643D"/>
    <w:rsid w:val="009F37E8"/>
    <w:rsid w:val="009F3B4F"/>
    <w:rsid w:val="009F3F3E"/>
    <w:rsid w:val="009F50A1"/>
    <w:rsid w:val="00A00208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16AA"/>
    <w:rsid w:val="00A32935"/>
    <w:rsid w:val="00A32EC7"/>
    <w:rsid w:val="00A3794A"/>
    <w:rsid w:val="00A408A9"/>
    <w:rsid w:val="00A42741"/>
    <w:rsid w:val="00A45075"/>
    <w:rsid w:val="00A45AC2"/>
    <w:rsid w:val="00A46837"/>
    <w:rsid w:val="00A469EE"/>
    <w:rsid w:val="00A52DD5"/>
    <w:rsid w:val="00A52E49"/>
    <w:rsid w:val="00A546AB"/>
    <w:rsid w:val="00A55C87"/>
    <w:rsid w:val="00A60902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6A8E"/>
    <w:rsid w:val="00A8783D"/>
    <w:rsid w:val="00A87E1E"/>
    <w:rsid w:val="00A9517C"/>
    <w:rsid w:val="00AA0DF5"/>
    <w:rsid w:val="00AA21D6"/>
    <w:rsid w:val="00AA243D"/>
    <w:rsid w:val="00AA3306"/>
    <w:rsid w:val="00AA38DD"/>
    <w:rsid w:val="00AA4036"/>
    <w:rsid w:val="00AA5281"/>
    <w:rsid w:val="00AA6661"/>
    <w:rsid w:val="00AA6AE1"/>
    <w:rsid w:val="00AA710A"/>
    <w:rsid w:val="00AA725F"/>
    <w:rsid w:val="00AB2026"/>
    <w:rsid w:val="00AB29C9"/>
    <w:rsid w:val="00AB33FD"/>
    <w:rsid w:val="00AB5410"/>
    <w:rsid w:val="00AB639A"/>
    <w:rsid w:val="00AC5E76"/>
    <w:rsid w:val="00AD35CB"/>
    <w:rsid w:val="00AD50A1"/>
    <w:rsid w:val="00AD54FD"/>
    <w:rsid w:val="00AD5A55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E18"/>
    <w:rsid w:val="00B10E9F"/>
    <w:rsid w:val="00B111BB"/>
    <w:rsid w:val="00B12353"/>
    <w:rsid w:val="00B14A2D"/>
    <w:rsid w:val="00B15126"/>
    <w:rsid w:val="00B15608"/>
    <w:rsid w:val="00B15758"/>
    <w:rsid w:val="00B172C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5961"/>
    <w:rsid w:val="00B50AA0"/>
    <w:rsid w:val="00B51BF2"/>
    <w:rsid w:val="00B521B5"/>
    <w:rsid w:val="00B52537"/>
    <w:rsid w:val="00B5570E"/>
    <w:rsid w:val="00B558E1"/>
    <w:rsid w:val="00B56558"/>
    <w:rsid w:val="00B60560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657B"/>
    <w:rsid w:val="00BA0474"/>
    <w:rsid w:val="00BA1C8C"/>
    <w:rsid w:val="00BA36CE"/>
    <w:rsid w:val="00BA3806"/>
    <w:rsid w:val="00BA5BAA"/>
    <w:rsid w:val="00BA79F5"/>
    <w:rsid w:val="00BA7E56"/>
    <w:rsid w:val="00BB001F"/>
    <w:rsid w:val="00BB1639"/>
    <w:rsid w:val="00BB32EE"/>
    <w:rsid w:val="00BB597A"/>
    <w:rsid w:val="00BC2CD3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2D6B"/>
    <w:rsid w:val="00BE43CA"/>
    <w:rsid w:val="00BE793B"/>
    <w:rsid w:val="00BF0229"/>
    <w:rsid w:val="00BF0B6D"/>
    <w:rsid w:val="00BF2B94"/>
    <w:rsid w:val="00BF3ABD"/>
    <w:rsid w:val="00BF3B25"/>
    <w:rsid w:val="00BF3DD1"/>
    <w:rsid w:val="00C06816"/>
    <w:rsid w:val="00C118DC"/>
    <w:rsid w:val="00C11EDF"/>
    <w:rsid w:val="00C158D7"/>
    <w:rsid w:val="00C15E01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707D"/>
    <w:rsid w:val="00C3785F"/>
    <w:rsid w:val="00C4021B"/>
    <w:rsid w:val="00C41021"/>
    <w:rsid w:val="00C42519"/>
    <w:rsid w:val="00C4284E"/>
    <w:rsid w:val="00C43657"/>
    <w:rsid w:val="00C4515F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17FD"/>
    <w:rsid w:val="00C72701"/>
    <w:rsid w:val="00C72CF9"/>
    <w:rsid w:val="00C73B1F"/>
    <w:rsid w:val="00C80077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3564"/>
    <w:rsid w:val="00C94778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D1703"/>
    <w:rsid w:val="00CD1E99"/>
    <w:rsid w:val="00CD25F9"/>
    <w:rsid w:val="00CD44CD"/>
    <w:rsid w:val="00CD4920"/>
    <w:rsid w:val="00CD6202"/>
    <w:rsid w:val="00CE05B1"/>
    <w:rsid w:val="00CE0DE3"/>
    <w:rsid w:val="00CE0FF2"/>
    <w:rsid w:val="00CE186E"/>
    <w:rsid w:val="00CE1E36"/>
    <w:rsid w:val="00CE371B"/>
    <w:rsid w:val="00CE5B84"/>
    <w:rsid w:val="00CE5EEF"/>
    <w:rsid w:val="00CF1146"/>
    <w:rsid w:val="00CF2026"/>
    <w:rsid w:val="00CF381E"/>
    <w:rsid w:val="00CF3CCF"/>
    <w:rsid w:val="00CF7446"/>
    <w:rsid w:val="00D0226B"/>
    <w:rsid w:val="00D02C18"/>
    <w:rsid w:val="00D05944"/>
    <w:rsid w:val="00D0643C"/>
    <w:rsid w:val="00D067A1"/>
    <w:rsid w:val="00D0684D"/>
    <w:rsid w:val="00D0775B"/>
    <w:rsid w:val="00D1087B"/>
    <w:rsid w:val="00D122E6"/>
    <w:rsid w:val="00D160DC"/>
    <w:rsid w:val="00D175F9"/>
    <w:rsid w:val="00D21190"/>
    <w:rsid w:val="00D22645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0D5E"/>
    <w:rsid w:val="00D72748"/>
    <w:rsid w:val="00D75F8F"/>
    <w:rsid w:val="00D76776"/>
    <w:rsid w:val="00D83496"/>
    <w:rsid w:val="00D84735"/>
    <w:rsid w:val="00D8524C"/>
    <w:rsid w:val="00D865ED"/>
    <w:rsid w:val="00D92FDF"/>
    <w:rsid w:val="00D97409"/>
    <w:rsid w:val="00D97C22"/>
    <w:rsid w:val="00DA3F84"/>
    <w:rsid w:val="00DA4319"/>
    <w:rsid w:val="00DA5322"/>
    <w:rsid w:val="00DA7829"/>
    <w:rsid w:val="00DB1008"/>
    <w:rsid w:val="00DC257A"/>
    <w:rsid w:val="00DC32CC"/>
    <w:rsid w:val="00DC54B5"/>
    <w:rsid w:val="00DC733D"/>
    <w:rsid w:val="00DC7427"/>
    <w:rsid w:val="00DC7DEF"/>
    <w:rsid w:val="00DD2B21"/>
    <w:rsid w:val="00DD2FAC"/>
    <w:rsid w:val="00DD30EE"/>
    <w:rsid w:val="00DD32AC"/>
    <w:rsid w:val="00DD3D4A"/>
    <w:rsid w:val="00DD4A31"/>
    <w:rsid w:val="00DD6AC5"/>
    <w:rsid w:val="00DD75EB"/>
    <w:rsid w:val="00DE064E"/>
    <w:rsid w:val="00DE3438"/>
    <w:rsid w:val="00DE3AFD"/>
    <w:rsid w:val="00DE3C5C"/>
    <w:rsid w:val="00DE5438"/>
    <w:rsid w:val="00DE56A2"/>
    <w:rsid w:val="00DE6EFB"/>
    <w:rsid w:val="00DF2FC6"/>
    <w:rsid w:val="00DF58A0"/>
    <w:rsid w:val="00DF7A89"/>
    <w:rsid w:val="00E038EA"/>
    <w:rsid w:val="00E0516D"/>
    <w:rsid w:val="00E05D51"/>
    <w:rsid w:val="00E104D4"/>
    <w:rsid w:val="00E11EF3"/>
    <w:rsid w:val="00E1206C"/>
    <w:rsid w:val="00E16031"/>
    <w:rsid w:val="00E16135"/>
    <w:rsid w:val="00E1660F"/>
    <w:rsid w:val="00E16F54"/>
    <w:rsid w:val="00E17CA8"/>
    <w:rsid w:val="00E204E1"/>
    <w:rsid w:val="00E212CE"/>
    <w:rsid w:val="00E21F67"/>
    <w:rsid w:val="00E24A1F"/>
    <w:rsid w:val="00E252BF"/>
    <w:rsid w:val="00E26BFC"/>
    <w:rsid w:val="00E27218"/>
    <w:rsid w:val="00E27A84"/>
    <w:rsid w:val="00E30AA3"/>
    <w:rsid w:val="00E33050"/>
    <w:rsid w:val="00E34EE3"/>
    <w:rsid w:val="00E34F5C"/>
    <w:rsid w:val="00E35532"/>
    <w:rsid w:val="00E357B6"/>
    <w:rsid w:val="00E35890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359A"/>
    <w:rsid w:val="00E54CC9"/>
    <w:rsid w:val="00E55880"/>
    <w:rsid w:val="00E602AC"/>
    <w:rsid w:val="00E61588"/>
    <w:rsid w:val="00E62FE2"/>
    <w:rsid w:val="00E70D41"/>
    <w:rsid w:val="00E71E5A"/>
    <w:rsid w:val="00E764B4"/>
    <w:rsid w:val="00E77526"/>
    <w:rsid w:val="00E8047F"/>
    <w:rsid w:val="00E8153E"/>
    <w:rsid w:val="00E83517"/>
    <w:rsid w:val="00E85F6F"/>
    <w:rsid w:val="00E861AE"/>
    <w:rsid w:val="00E87DB9"/>
    <w:rsid w:val="00E93CCB"/>
    <w:rsid w:val="00E94186"/>
    <w:rsid w:val="00E94E38"/>
    <w:rsid w:val="00E950C5"/>
    <w:rsid w:val="00EA44A9"/>
    <w:rsid w:val="00EA567E"/>
    <w:rsid w:val="00EA6B16"/>
    <w:rsid w:val="00EA72F6"/>
    <w:rsid w:val="00EA750E"/>
    <w:rsid w:val="00EA7D72"/>
    <w:rsid w:val="00EB227D"/>
    <w:rsid w:val="00EB3173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2EE6"/>
    <w:rsid w:val="00ED3D2A"/>
    <w:rsid w:val="00ED6FDB"/>
    <w:rsid w:val="00EE0624"/>
    <w:rsid w:val="00EE12C4"/>
    <w:rsid w:val="00EE18EF"/>
    <w:rsid w:val="00EE498D"/>
    <w:rsid w:val="00EE78D8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4F8"/>
    <w:rsid w:val="00F0409D"/>
    <w:rsid w:val="00F07529"/>
    <w:rsid w:val="00F07CE0"/>
    <w:rsid w:val="00F1529A"/>
    <w:rsid w:val="00F15470"/>
    <w:rsid w:val="00F15F58"/>
    <w:rsid w:val="00F16A10"/>
    <w:rsid w:val="00F1733A"/>
    <w:rsid w:val="00F21299"/>
    <w:rsid w:val="00F26479"/>
    <w:rsid w:val="00F276DE"/>
    <w:rsid w:val="00F30F4B"/>
    <w:rsid w:val="00F323F3"/>
    <w:rsid w:val="00F33796"/>
    <w:rsid w:val="00F423D1"/>
    <w:rsid w:val="00F43AC2"/>
    <w:rsid w:val="00F451F0"/>
    <w:rsid w:val="00F454E5"/>
    <w:rsid w:val="00F500B2"/>
    <w:rsid w:val="00F51A21"/>
    <w:rsid w:val="00F52875"/>
    <w:rsid w:val="00F5413C"/>
    <w:rsid w:val="00F5459D"/>
    <w:rsid w:val="00F54880"/>
    <w:rsid w:val="00F57266"/>
    <w:rsid w:val="00F608CC"/>
    <w:rsid w:val="00F608D8"/>
    <w:rsid w:val="00F61482"/>
    <w:rsid w:val="00F63982"/>
    <w:rsid w:val="00F65DC7"/>
    <w:rsid w:val="00F66067"/>
    <w:rsid w:val="00F741CF"/>
    <w:rsid w:val="00F758F4"/>
    <w:rsid w:val="00F768EB"/>
    <w:rsid w:val="00F81ABA"/>
    <w:rsid w:val="00F81F9F"/>
    <w:rsid w:val="00F82250"/>
    <w:rsid w:val="00F851F4"/>
    <w:rsid w:val="00F874D7"/>
    <w:rsid w:val="00F87F18"/>
    <w:rsid w:val="00F932FF"/>
    <w:rsid w:val="00FA0459"/>
    <w:rsid w:val="00FA099A"/>
    <w:rsid w:val="00FA0F53"/>
    <w:rsid w:val="00FA4D95"/>
    <w:rsid w:val="00FA520B"/>
    <w:rsid w:val="00FA7982"/>
    <w:rsid w:val="00FB16DD"/>
    <w:rsid w:val="00FB31B7"/>
    <w:rsid w:val="00FB44C0"/>
    <w:rsid w:val="00FB4C41"/>
    <w:rsid w:val="00FB685B"/>
    <w:rsid w:val="00FB7FDE"/>
    <w:rsid w:val="00FC048B"/>
    <w:rsid w:val="00FC1439"/>
    <w:rsid w:val="00FC4AAC"/>
    <w:rsid w:val="00FC59C1"/>
    <w:rsid w:val="00FC7501"/>
    <w:rsid w:val="00FD12BB"/>
    <w:rsid w:val="00FD3ECA"/>
    <w:rsid w:val="00FD4F75"/>
    <w:rsid w:val="00FD542C"/>
    <w:rsid w:val="00FE1DA7"/>
    <w:rsid w:val="00FE47C2"/>
    <w:rsid w:val="00FE4D9D"/>
    <w:rsid w:val="00FE53E2"/>
    <w:rsid w:val="00FE543B"/>
    <w:rsid w:val="00FE5A46"/>
    <w:rsid w:val="00FE672D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59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23</Pages>
  <Words>5958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7</cp:revision>
  <cp:lastPrinted>2018-01-15T07:22:00Z</cp:lastPrinted>
  <dcterms:created xsi:type="dcterms:W3CDTF">2020-01-23T10:06:00Z</dcterms:created>
  <dcterms:modified xsi:type="dcterms:W3CDTF">2020-01-23T10:30:00Z</dcterms:modified>
</cp:coreProperties>
</file>